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A42101" w:rsidR="00AD0F2E" w:rsidP="00AD0F2E" w:rsidRDefault="00AD0F2E" w14:paraId="5C023330" w14:textId="77777777">
      <w:pPr>
        <w15:collapsed w:val="false"/>
        <w:rPr>
          <w:rFonts w:ascii="Arial" w:hAnsi="Arial" w:cs="Arial"/>
          <w:b/>
        </w:rPr>
      </w:pPr>
    </w:p>
    <w:p w:rsidR="00AD0F2E" w:rsidP="00291551" w:rsidRDefault="00AD0F2E" w14:paraId="5B729952" w14:textId="6B74B6F2">
      <w:pPr>
        <w:rPr>
          <w:rFonts w:ascii="Arial" w:hAnsi="Arial" w:cs="Arial"/>
        </w:rPr>
      </w:pPr>
      <w:r w:rsidRPr="00A42101">
        <w:rPr>
          <w:rFonts w:ascii="Arial" w:hAnsi="Arial" w:cs="Arial"/>
        </w:rPr>
        <w:t xml:space="preserve">                                                                      </w:t>
      </w:r>
      <w:r w:rsidR="00AE09AD">
        <w:rPr>
          <w:rFonts w:ascii="Arial" w:hAnsi="Arial" w:cs="Arial"/>
        </w:rPr>
        <w:t xml:space="preserve">                 </w:t>
      </w:r>
      <w:r w:rsidR="00987B69">
        <w:rPr>
          <w:rFonts w:ascii="Arial" w:hAnsi="Arial" w:cs="Arial"/>
        </w:rPr>
        <w:t>Posl</w:t>
      </w:r>
      <w:r w:rsidR="008C5E82">
        <w:rPr>
          <w:rFonts w:ascii="Arial" w:hAnsi="Arial" w:cs="Arial"/>
        </w:rPr>
        <w:t>ovni broj:</w:t>
      </w:r>
      <w:r w:rsidR="00987B69">
        <w:rPr>
          <w:rFonts w:ascii="Arial" w:hAnsi="Arial" w:cs="Arial"/>
        </w:rPr>
        <w:t xml:space="preserve"> </w:t>
      </w:r>
      <w:r w:rsidR="006F3838">
        <w:rPr>
          <w:rFonts w:ascii="Arial" w:hAnsi="Arial" w:cs="Arial"/>
        </w:rPr>
        <w:t>P-</w:t>
      </w:r>
      <w:r w:rsidR="00E105C4">
        <w:rPr>
          <w:rFonts w:ascii="Arial" w:hAnsi="Arial" w:cs="Arial"/>
        </w:rPr>
        <w:t>1236/2022-</w:t>
      </w:r>
      <w:r w:rsidR="005E2E3A">
        <w:rPr>
          <w:rFonts w:ascii="Arial" w:hAnsi="Arial" w:cs="Arial"/>
        </w:rPr>
        <w:t>67</w:t>
      </w:r>
    </w:p>
    <w:p w:rsidR="00A27960" w:rsidP="00291551" w:rsidRDefault="00A27960" w14:paraId="7AB15518" w14:textId="77777777">
      <w:pPr>
        <w:rPr>
          <w:rFonts w:ascii="Arial" w:hAnsi="Arial" w:cs="Arial"/>
        </w:rPr>
      </w:pPr>
    </w:p>
    <w:p w:rsidRPr="00A42101" w:rsidR="00A63C7E" w:rsidP="00AD0F2E" w:rsidRDefault="00A63C7E" w14:paraId="3C3C020C" w14:textId="77777777">
      <w:pPr>
        <w:tabs>
          <w:tab w:val="left" w:pos="7453"/>
        </w:tabs>
        <w:rPr>
          <w:rFonts w:ascii="Arial" w:hAnsi="Arial" w:cs="Arial"/>
        </w:rPr>
      </w:pPr>
    </w:p>
    <w:p w:rsidRPr="00A42101" w:rsidR="00AD0F2E" w:rsidP="00D82E0B" w:rsidRDefault="00AD0F2E" w14:paraId="65276059" w14:textId="77777777">
      <w:pPr>
        <w:jc w:val="center"/>
        <w:rPr>
          <w:rFonts w:ascii="Arial" w:hAnsi="Arial" w:cs="Arial"/>
        </w:rPr>
      </w:pPr>
      <w:r w:rsidRPr="00A42101">
        <w:rPr>
          <w:rFonts w:ascii="Arial" w:hAnsi="Arial" w:cs="Arial"/>
        </w:rPr>
        <w:t>Z</w:t>
      </w:r>
      <w:r w:rsidRPr="00A42101">
        <w:rPr>
          <w:rFonts w:ascii="Arial" w:hAnsi="Arial" w:cs="Arial"/>
          <w:b/>
        </w:rPr>
        <w:t xml:space="preserve"> </w:t>
      </w:r>
      <w:r w:rsidRPr="00A42101">
        <w:rPr>
          <w:rFonts w:ascii="Arial" w:hAnsi="Arial" w:cs="Arial"/>
        </w:rPr>
        <w:t>A P I S N I K</w:t>
      </w:r>
    </w:p>
    <w:p w:rsidRPr="00A42101" w:rsidR="00AD0F2E" w:rsidP="00D82E0B" w:rsidRDefault="00AD0F2E" w14:paraId="32A815F1" w14:textId="77777777">
      <w:pPr>
        <w:jc w:val="center"/>
        <w:rPr>
          <w:rFonts w:ascii="Arial" w:hAnsi="Arial" w:cs="Arial"/>
        </w:rPr>
      </w:pPr>
      <w:r w:rsidRPr="00A42101">
        <w:rPr>
          <w:rFonts w:ascii="Arial" w:hAnsi="Arial" w:cs="Arial"/>
        </w:rPr>
        <w:t>sastavljen pred Općinskim sudom u Zadru</w:t>
      </w:r>
    </w:p>
    <w:p w:rsidRPr="00A42101" w:rsidR="00AD0F2E" w:rsidP="00D82E0B" w:rsidRDefault="00AD0F2E" w14:paraId="755E8FB2" w14:textId="77777777">
      <w:pPr>
        <w:jc w:val="center"/>
        <w:rPr>
          <w:rFonts w:ascii="Arial" w:hAnsi="Arial" w:cs="Arial"/>
        </w:rPr>
      </w:pPr>
      <w:r w:rsidRPr="00A42101">
        <w:rPr>
          <w:rFonts w:ascii="Arial" w:hAnsi="Arial" w:cs="Arial"/>
        </w:rPr>
        <w:t>Stalna služba u Benkovcu</w:t>
      </w:r>
    </w:p>
    <w:p w:rsidR="000F2933" w:rsidP="00AA7090" w:rsidRDefault="000F30AE" w14:paraId="47BB9500" w14:textId="5E2F99AC">
      <w:pPr>
        <w:jc w:val="center"/>
        <w:rPr>
          <w:rFonts w:ascii="Arial" w:hAnsi="Arial" w:cs="Arial"/>
        </w:rPr>
      </w:pPr>
      <w:r w:rsidRPr="00A42101">
        <w:rPr>
          <w:rFonts w:ascii="Arial" w:hAnsi="Arial" w:cs="Arial"/>
        </w:rPr>
        <w:t xml:space="preserve">dana </w:t>
      </w:r>
      <w:r w:rsidR="008D3FE9">
        <w:rPr>
          <w:rFonts w:ascii="Arial" w:hAnsi="Arial" w:cs="Arial"/>
        </w:rPr>
        <w:t>1</w:t>
      </w:r>
      <w:r w:rsidR="00E105C4">
        <w:rPr>
          <w:rFonts w:ascii="Arial" w:hAnsi="Arial" w:cs="Arial"/>
        </w:rPr>
        <w:t>5</w:t>
      </w:r>
      <w:r w:rsidR="008D3FE9">
        <w:rPr>
          <w:rFonts w:ascii="Arial" w:hAnsi="Arial" w:cs="Arial"/>
        </w:rPr>
        <w:t>. srpnja</w:t>
      </w:r>
      <w:r w:rsidR="00D0033D">
        <w:rPr>
          <w:rFonts w:ascii="Arial" w:hAnsi="Arial" w:cs="Arial"/>
        </w:rPr>
        <w:t xml:space="preserve"> </w:t>
      </w:r>
      <w:r w:rsidR="00AA7090">
        <w:rPr>
          <w:rFonts w:ascii="Arial" w:hAnsi="Arial" w:cs="Arial"/>
        </w:rPr>
        <w:t>2026</w:t>
      </w:r>
      <w:r w:rsidR="00D0033D">
        <w:rPr>
          <w:rFonts w:ascii="Arial" w:hAnsi="Arial" w:cs="Arial"/>
        </w:rPr>
        <w:t>.</w:t>
      </w:r>
    </w:p>
    <w:p w:rsidR="002B1B3F" w:rsidP="005A5821" w:rsidRDefault="002B1B3F" w14:paraId="02500C3A" w14:textId="77777777">
      <w:pPr>
        <w:rPr>
          <w:rFonts w:ascii="Arial" w:hAnsi="Arial" w:cs="Arial"/>
        </w:rPr>
      </w:pPr>
    </w:p>
    <w:p w:rsidRPr="00A42101" w:rsidR="00AD0F2E" w:rsidP="008A0774" w:rsidRDefault="00AD0F2E" w14:paraId="7C0A3151" w14:textId="77777777">
      <w:pPr>
        <w:rPr>
          <w:rFonts w:ascii="Arial" w:hAnsi="Arial" w:cs="Arial"/>
        </w:rPr>
      </w:pPr>
    </w:p>
    <w:p w:rsidRPr="00A42101" w:rsidR="00AD0F2E" w:rsidP="00AD0F2E" w:rsidRDefault="00AD0F2E" w14:paraId="2E12DFD8" w14:textId="77777777">
      <w:pPr>
        <w:ind w:left="7080" w:hanging="7080"/>
        <w:rPr>
          <w:rFonts w:ascii="Arial" w:hAnsi="Arial" w:cs="Arial"/>
        </w:rPr>
      </w:pPr>
      <w:r w:rsidRPr="00A42101">
        <w:rPr>
          <w:rFonts w:ascii="Arial" w:hAnsi="Arial" w:cs="Arial"/>
        </w:rPr>
        <w:t>PRISUTNI  OD SUDA:</w:t>
      </w:r>
    </w:p>
    <w:p w:rsidRPr="00A42101" w:rsidR="00AD0F2E" w:rsidP="00AD0F2E" w:rsidRDefault="00D0033D" w14:paraId="25223F35" w14:textId="77777777">
      <w:pPr>
        <w:ind w:left="7080" w:hanging="7080"/>
        <w:rPr>
          <w:rFonts w:ascii="Arial" w:hAnsi="Arial" w:cs="Arial"/>
        </w:rPr>
      </w:pPr>
      <w:r>
        <w:rPr>
          <w:rFonts w:ascii="Arial" w:hAnsi="Arial" w:cs="Arial"/>
        </w:rPr>
        <w:t>Sutkinja</w:t>
      </w:r>
      <w:r w:rsidRPr="00A42101" w:rsidR="0051406F">
        <w:rPr>
          <w:rFonts w:ascii="Arial" w:hAnsi="Arial" w:cs="Arial"/>
        </w:rPr>
        <w:t xml:space="preserve">: </w:t>
      </w:r>
      <w:r>
        <w:rPr>
          <w:rFonts w:ascii="Arial" w:hAnsi="Arial" w:cs="Arial"/>
        </w:rPr>
        <w:t>Božana Mihalj</w:t>
      </w:r>
    </w:p>
    <w:p w:rsidR="00D847C1" w:rsidP="001A75A8" w:rsidRDefault="00D0033D" w14:paraId="2DDF90A6" w14:textId="77777777">
      <w:pPr>
        <w:ind w:left="7080" w:hanging="7080"/>
        <w:rPr>
          <w:rFonts w:ascii="Arial" w:hAnsi="Arial" w:cs="Arial"/>
        </w:rPr>
      </w:pPr>
      <w:r>
        <w:rPr>
          <w:rFonts w:ascii="Arial" w:hAnsi="Arial" w:cs="Arial"/>
        </w:rPr>
        <w:t xml:space="preserve">Zapisničar: </w:t>
      </w:r>
      <w:r w:rsidRPr="00A42101" w:rsidR="00AD0F2E">
        <w:rPr>
          <w:rFonts w:ascii="Arial" w:hAnsi="Arial" w:cs="Arial"/>
        </w:rPr>
        <w:t>Boja Havrle</w:t>
      </w:r>
    </w:p>
    <w:p w:rsidRPr="00A42101" w:rsidR="000F2933" w:rsidP="00AA7090" w:rsidRDefault="000F2933" w14:paraId="74BCF336" w14:textId="77777777">
      <w:pPr>
        <w:rPr>
          <w:rFonts w:ascii="Arial" w:hAnsi="Arial" w:cs="Arial"/>
        </w:rPr>
      </w:pPr>
    </w:p>
    <w:p w:rsidRPr="00A42101" w:rsidR="00AD0F2E" w:rsidP="00AD0F2E" w:rsidRDefault="00AD0F2E" w14:paraId="0FCB66B1" w14:textId="77777777">
      <w:pPr>
        <w:rPr>
          <w:rFonts w:ascii="Arial" w:hAnsi="Arial" w:cs="Arial"/>
        </w:rPr>
      </w:pPr>
      <w:r w:rsidRPr="00A42101">
        <w:rPr>
          <w:rFonts w:ascii="Arial" w:hAnsi="Arial" w:cs="Arial"/>
        </w:rPr>
        <w:t xml:space="preserve">                             </w:t>
      </w:r>
      <w:r w:rsidRPr="00A42101">
        <w:rPr>
          <w:rFonts w:ascii="Arial" w:hAnsi="Arial" w:cs="Arial"/>
        </w:rPr>
        <w:tab/>
      </w:r>
      <w:r w:rsidRPr="00A42101">
        <w:rPr>
          <w:rFonts w:ascii="Arial" w:hAnsi="Arial" w:cs="Arial"/>
        </w:rPr>
        <w:tab/>
      </w:r>
      <w:r w:rsidRPr="00A42101">
        <w:rPr>
          <w:rFonts w:ascii="Arial" w:hAnsi="Arial" w:cs="Arial"/>
        </w:rPr>
        <w:tab/>
        <w:t xml:space="preserve">             </w:t>
      </w:r>
      <w:r w:rsidRPr="00A42101" w:rsidR="009A63A4">
        <w:rPr>
          <w:rFonts w:ascii="Arial" w:hAnsi="Arial" w:cs="Arial"/>
        </w:rPr>
        <w:t xml:space="preserve">        </w:t>
      </w:r>
      <w:r w:rsidR="00D847C1">
        <w:rPr>
          <w:rFonts w:ascii="Arial" w:hAnsi="Arial" w:cs="Arial"/>
        </w:rPr>
        <w:t xml:space="preserve"> </w:t>
      </w:r>
      <w:r w:rsidR="00654E87">
        <w:rPr>
          <w:rFonts w:ascii="Arial" w:hAnsi="Arial" w:cs="Arial"/>
        </w:rPr>
        <w:t xml:space="preserve">   </w:t>
      </w:r>
      <w:r w:rsidR="00D847C1">
        <w:rPr>
          <w:rFonts w:ascii="Arial" w:hAnsi="Arial" w:cs="Arial"/>
        </w:rPr>
        <w:t xml:space="preserve"> </w:t>
      </w:r>
      <w:r w:rsidRPr="00A42101">
        <w:rPr>
          <w:rFonts w:ascii="Arial" w:hAnsi="Arial" w:cs="Arial"/>
        </w:rPr>
        <w:t>Pravna stvar:</w:t>
      </w:r>
    </w:p>
    <w:p w:rsidRPr="00A42101" w:rsidR="00AD0F2E" w:rsidP="00AD0F2E" w:rsidRDefault="00AD0F2E" w14:paraId="092F4263" w14:textId="1C2748B9">
      <w:pPr>
        <w:rPr>
          <w:rFonts w:ascii="Arial" w:hAnsi="Arial" w:cs="Arial"/>
        </w:rPr>
      </w:pPr>
      <w:r w:rsidRPr="00A42101">
        <w:rPr>
          <w:rFonts w:ascii="Arial" w:hAnsi="Arial" w:cs="Arial"/>
        </w:rPr>
        <w:t xml:space="preserve">                                                                          </w:t>
      </w:r>
      <w:r w:rsidR="00D847C1">
        <w:rPr>
          <w:rFonts w:ascii="Arial" w:hAnsi="Arial" w:cs="Arial"/>
        </w:rPr>
        <w:t xml:space="preserve">  </w:t>
      </w:r>
      <w:r w:rsidR="00654E87">
        <w:rPr>
          <w:rFonts w:ascii="Arial" w:hAnsi="Arial" w:cs="Arial"/>
        </w:rPr>
        <w:t xml:space="preserve">   </w:t>
      </w:r>
      <w:r w:rsidRPr="00A42101" w:rsidR="0051406F">
        <w:rPr>
          <w:rFonts w:ascii="Arial" w:hAnsi="Arial" w:cs="Arial"/>
        </w:rPr>
        <w:t>Tu</w:t>
      </w:r>
      <w:r w:rsidRPr="00A42101" w:rsidR="00E82F1E">
        <w:rPr>
          <w:rFonts w:ascii="Arial" w:hAnsi="Arial" w:cs="Arial"/>
        </w:rPr>
        <w:t>žitelj</w:t>
      </w:r>
      <w:r w:rsidR="002069AF">
        <w:rPr>
          <w:rFonts w:ascii="Arial" w:hAnsi="Arial" w:cs="Arial"/>
        </w:rPr>
        <w:t>i</w:t>
      </w:r>
      <w:r w:rsidR="0021061A">
        <w:rPr>
          <w:rFonts w:ascii="Arial" w:hAnsi="Arial" w:cs="Arial"/>
        </w:rPr>
        <w:t xml:space="preserve">: </w:t>
      </w:r>
      <w:r w:rsidR="00E105C4">
        <w:rPr>
          <w:rFonts w:ascii="Arial" w:hAnsi="Arial" w:cs="Arial"/>
        </w:rPr>
        <w:t>Jovan Radmanović i dr.</w:t>
      </w:r>
    </w:p>
    <w:p w:rsidRPr="00A42101" w:rsidR="00AD0F2E" w:rsidP="00AD0F2E" w:rsidRDefault="00AD0F2E" w14:paraId="75127846" w14:textId="4248080D">
      <w:pPr>
        <w:ind w:left="4248"/>
        <w:rPr>
          <w:rFonts w:ascii="Arial" w:hAnsi="Arial" w:cs="Arial"/>
        </w:rPr>
      </w:pPr>
      <w:r w:rsidRPr="00A42101">
        <w:rPr>
          <w:rFonts w:ascii="Arial" w:hAnsi="Arial" w:cs="Arial"/>
        </w:rPr>
        <w:t xml:space="preserve">  </w:t>
      </w:r>
      <w:r w:rsidRPr="00A42101" w:rsidR="009A63A4">
        <w:rPr>
          <w:rFonts w:ascii="Arial" w:hAnsi="Arial" w:cs="Arial"/>
        </w:rPr>
        <w:t xml:space="preserve">       </w:t>
      </w:r>
      <w:r w:rsidR="00D847C1">
        <w:rPr>
          <w:rFonts w:ascii="Arial" w:hAnsi="Arial" w:cs="Arial"/>
        </w:rPr>
        <w:t xml:space="preserve">  </w:t>
      </w:r>
      <w:r w:rsidR="00654E87">
        <w:rPr>
          <w:rFonts w:ascii="Arial" w:hAnsi="Arial" w:cs="Arial"/>
        </w:rPr>
        <w:t xml:space="preserve">   </w:t>
      </w:r>
      <w:r w:rsidR="00D847C1">
        <w:rPr>
          <w:rFonts w:ascii="Arial" w:hAnsi="Arial" w:cs="Arial"/>
        </w:rPr>
        <w:t xml:space="preserve"> </w:t>
      </w:r>
      <w:r w:rsidR="001718D4">
        <w:rPr>
          <w:rFonts w:ascii="Arial" w:hAnsi="Arial" w:cs="Arial"/>
        </w:rPr>
        <w:t>Tuženi</w:t>
      </w:r>
      <w:r w:rsidR="00CE0451">
        <w:rPr>
          <w:rFonts w:ascii="Arial" w:hAnsi="Arial" w:cs="Arial"/>
        </w:rPr>
        <w:t>ci</w:t>
      </w:r>
      <w:r w:rsidR="00F43809">
        <w:rPr>
          <w:rFonts w:ascii="Arial" w:hAnsi="Arial" w:cs="Arial"/>
        </w:rPr>
        <w:t xml:space="preserve">: </w:t>
      </w:r>
      <w:r w:rsidR="00E105C4">
        <w:rPr>
          <w:rFonts w:ascii="Arial" w:hAnsi="Arial" w:cs="Arial"/>
        </w:rPr>
        <w:t>Milka Jukić</w:t>
      </w:r>
      <w:r w:rsidR="00CE0451">
        <w:rPr>
          <w:rFonts w:ascii="Arial" w:hAnsi="Arial" w:cs="Arial"/>
        </w:rPr>
        <w:t xml:space="preserve"> i dr.</w:t>
      </w:r>
    </w:p>
    <w:p w:rsidR="00837199" w:rsidP="00BA5F90" w:rsidRDefault="00AD0F2E" w14:paraId="609D0AFE" w14:textId="335CAFE2">
      <w:pPr>
        <w:rPr>
          <w:rFonts w:ascii="Arial" w:hAnsi="Arial" w:cs="Arial"/>
        </w:rPr>
      </w:pPr>
      <w:r w:rsidRPr="00A42101">
        <w:rPr>
          <w:rFonts w:ascii="Arial" w:hAnsi="Arial" w:cs="Arial"/>
        </w:rPr>
        <w:t xml:space="preserve">                                                    </w:t>
      </w:r>
      <w:r w:rsidRPr="00A42101">
        <w:rPr>
          <w:rFonts w:ascii="Arial" w:hAnsi="Arial" w:cs="Arial"/>
        </w:rPr>
        <w:tab/>
      </w:r>
      <w:r w:rsidRPr="00A42101">
        <w:rPr>
          <w:rFonts w:ascii="Arial" w:hAnsi="Arial" w:cs="Arial"/>
        </w:rPr>
        <w:tab/>
        <w:t xml:space="preserve"> </w:t>
      </w:r>
      <w:r w:rsidRPr="00A42101" w:rsidR="009A63A4">
        <w:rPr>
          <w:rFonts w:ascii="Arial" w:hAnsi="Arial" w:cs="Arial"/>
        </w:rPr>
        <w:t xml:space="preserve">          </w:t>
      </w:r>
      <w:r w:rsidR="00654E87">
        <w:rPr>
          <w:rFonts w:ascii="Arial" w:hAnsi="Arial" w:cs="Arial"/>
        </w:rPr>
        <w:t xml:space="preserve">   </w:t>
      </w:r>
      <w:r w:rsidR="00D847C1">
        <w:rPr>
          <w:rFonts w:ascii="Arial" w:hAnsi="Arial" w:cs="Arial"/>
        </w:rPr>
        <w:t xml:space="preserve"> </w:t>
      </w:r>
      <w:r w:rsidR="007D1A24">
        <w:rPr>
          <w:rFonts w:ascii="Arial" w:hAnsi="Arial" w:cs="Arial"/>
        </w:rPr>
        <w:t xml:space="preserve">Radi: </w:t>
      </w:r>
      <w:r w:rsidR="00DD1AE2">
        <w:rPr>
          <w:rFonts w:ascii="Arial" w:hAnsi="Arial" w:cs="Arial"/>
        </w:rPr>
        <w:t>utvrđenja prava vlasništva</w:t>
      </w:r>
    </w:p>
    <w:p w:rsidR="002B1B3F" w:rsidP="00BA5F90" w:rsidRDefault="002B1B3F" w14:paraId="03BB8BF7" w14:textId="77777777">
      <w:pPr>
        <w:rPr>
          <w:rFonts w:ascii="Arial" w:hAnsi="Arial" w:cs="Arial"/>
        </w:rPr>
      </w:pPr>
    </w:p>
    <w:p w:rsidRPr="00A42101" w:rsidR="0075053F" w:rsidP="00AD0F2E" w:rsidRDefault="0075053F" w14:paraId="4CF54677" w14:textId="77777777">
      <w:pPr>
        <w:rPr>
          <w:rFonts w:ascii="Arial" w:hAnsi="Arial" w:cs="Arial"/>
        </w:rPr>
      </w:pPr>
    </w:p>
    <w:p w:rsidRPr="00AB13BE" w:rsidR="003460E5" w:rsidP="003460E5" w:rsidRDefault="003460E5" w14:paraId="789D24DC" w14:textId="0A3F1685">
      <w:pPr>
        <w:rPr>
          <w:rFonts w:ascii="Arial" w:hAnsi="Arial" w:cs="Arial"/>
        </w:rPr>
      </w:pPr>
      <w:r>
        <w:rPr>
          <w:rFonts w:ascii="Arial" w:hAnsi="Arial" w:cs="Arial"/>
        </w:rPr>
        <w:t>Sutkinja ot</w:t>
      </w:r>
      <w:r w:rsidRPr="00FA4396">
        <w:rPr>
          <w:rFonts w:ascii="Arial" w:hAnsi="Arial" w:cs="Arial"/>
        </w:rPr>
        <w:t xml:space="preserve">vara </w:t>
      </w:r>
      <w:r>
        <w:rPr>
          <w:rFonts w:ascii="Arial" w:hAnsi="Arial" w:cs="Arial"/>
        </w:rPr>
        <w:t xml:space="preserve">glavnu raspravu u </w:t>
      </w:r>
      <w:r w:rsidR="006313EE">
        <w:rPr>
          <w:rFonts w:ascii="Arial" w:hAnsi="Arial" w:cs="Arial"/>
        </w:rPr>
        <w:t>10,45</w:t>
      </w:r>
      <w:r w:rsidRPr="00FA4396">
        <w:rPr>
          <w:rFonts w:ascii="Arial" w:hAnsi="Arial" w:cs="Arial"/>
        </w:rPr>
        <w:t xml:space="preserve"> sati i objavljuje predmet raspravljanja. Rasprava je </w:t>
      </w:r>
      <w:r w:rsidRPr="00FA4396">
        <w:rPr>
          <w:rFonts w:ascii="Arial" w:hAnsi="Arial" w:cs="Arial"/>
          <w:u w:val="single"/>
        </w:rPr>
        <w:t>javna.</w:t>
      </w:r>
    </w:p>
    <w:p w:rsidRPr="00D93922" w:rsidR="006E07A4" w:rsidP="00B72F0D" w:rsidRDefault="006E07A4" w14:paraId="3F9BFFC3" w14:textId="77777777">
      <w:pPr>
        <w:rPr>
          <w:rFonts w:ascii="Arial" w:hAnsi="Arial" w:cs="Arial"/>
        </w:rPr>
      </w:pPr>
    </w:p>
    <w:p w:rsidRPr="00D93922" w:rsidR="00B72F0D" w:rsidP="008C5E82" w:rsidRDefault="00B72F0D" w14:paraId="5EAFAEC9" w14:textId="77777777">
      <w:pPr>
        <w:jc w:val="both"/>
        <w:rPr>
          <w:rFonts w:ascii="Arial" w:hAnsi="Arial" w:cs="Arial"/>
        </w:rPr>
      </w:pPr>
      <w:r w:rsidRPr="00D93922">
        <w:rPr>
          <w:rFonts w:ascii="Arial" w:hAnsi="Arial" w:cs="Arial"/>
        </w:rPr>
        <w:t>Utvrđuje se da su pristupili:</w:t>
      </w:r>
    </w:p>
    <w:p w:rsidR="00837199" w:rsidP="008C5E82" w:rsidRDefault="0021061A" w14:paraId="14D131C9" w14:textId="5102CBDC">
      <w:pPr>
        <w:jc w:val="both"/>
        <w:rPr>
          <w:rFonts w:ascii="Arial" w:hAnsi="Arial" w:cs="Arial"/>
        </w:rPr>
      </w:pPr>
      <w:r>
        <w:rPr>
          <w:rFonts w:ascii="Arial" w:hAnsi="Arial" w:cs="Arial"/>
        </w:rPr>
        <w:t>Za tužitelj</w:t>
      </w:r>
      <w:r w:rsidR="006313EE">
        <w:rPr>
          <w:rFonts w:ascii="Arial" w:hAnsi="Arial" w:cs="Arial"/>
        </w:rPr>
        <w:t>e</w:t>
      </w:r>
      <w:r w:rsidRPr="00D93922" w:rsidR="00B72F0D">
        <w:rPr>
          <w:rFonts w:ascii="Arial" w:hAnsi="Arial" w:cs="Arial"/>
        </w:rPr>
        <w:t>:</w:t>
      </w:r>
      <w:r w:rsidR="00016E0F">
        <w:rPr>
          <w:rFonts w:ascii="Arial" w:hAnsi="Arial" w:cs="Arial"/>
        </w:rPr>
        <w:t xml:space="preserve"> </w:t>
      </w:r>
      <w:r w:rsidR="006313EE">
        <w:rPr>
          <w:rFonts w:ascii="Arial" w:hAnsi="Arial" w:cs="Arial"/>
        </w:rPr>
        <w:t>punomoćnica Elma Predovan, odvjetnica u Benkovcu</w:t>
      </w:r>
    </w:p>
    <w:p w:rsidR="00E51277" w:rsidP="006313EE" w:rsidRDefault="006313EE" w14:paraId="05B25C4D" w14:textId="77777777">
      <w:pPr>
        <w:jc w:val="both"/>
        <w:rPr>
          <w:rFonts w:ascii="Arial" w:hAnsi="Arial" w:cs="Arial"/>
        </w:rPr>
      </w:pPr>
      <w:r>
        <w:rPr>
          <w:rFonts w:ascii="Arial" w:hAnsi="Arial" w:cs="Arial"/>
        </w:rPr>
        <w:t>Za tuženik</w:t>
      </w:r>
      <w:r w:rsidR="00E51277">
        <w:rPr>
          <w:rFonts w:ascii="Arial" w:hAnsi="Arial" w:cs="Arial"/>
        </w:rPr>
        <w:t>e: nitko, dostava poziva uredna</w:t>
      </w:r>
    </w:p>
    <w:p w:rsidR="006313EE" w:rsidP="006313EE" w:rsidRDefault="006313EE" w14:paraId="4D21950B" w14:textId="77EFE7A1">
      <w:pPr>
        <w:jc w:val="both"/>
        <w:rPr>
          <w:rFonts w:ascii="Arial" w:hAnsi="Arial" w:cs="Arial"/>
        </w:rPr>
      </w:pPr>
      <w:r>
        <w:rPr>
          <w:rFonts w:ascii="Arial" w:hAnsi="Arial" w:cs="Arial"/>
        </w:rPr>
        <w:t xml:space="preserve">Utvrđuje se da je pristupilo svjedok Danijel Radmanović koji se upućuje na sudski hodnik do ponovnog poziva </w:t>
      </w:r>
    </w:p>
    <w:p w:rsidR="00291551" w:rsidP="00DD1AE2" w:rsidRDefault="00291551" w14:paraId="1AD33DCF" w14:textId="77777777">
      <w:pPr>
        <w:rPr>
          <w:rFonts w:ascii="Arial" w:hAnsi="Arial" w:cs="Arial"/>
        </w:rPr>
      </w:pPr>
    </w:p>
    <w:p w:rsidRPr="00A20B35" w:rsidR="003460E5" w:rsidP="003460E5" w:rsidRDefault="003460E5" w14:paraId="34F6E3B3" w14:textId="77777777">
      <w:pPr>
        <w:ind w:firstLine="708"/>
        <w:jc w:val="both"/>
        <w:rPr>
          <w:rFonts w:ascii="Arial" w:hAnsi="Arial" w:cs="Arial"/>
        </w:rPr>
      </w:pPr>
      <w:r w:rsidRPr="00A20B35">
        <w:rPr>
          <w:rFonts w:ascii="Arial" w:hAnsi="Arial" w:cs="Arial"/>
        </w:rPr>
        <w:t>Sud donosi</w:t>
      </w:r>
    </w:p>
    <w:p w:rsidRPr="00A20B35" w:rsidR="003460E5" w:rsidP="003460E5" w:rsidRDefault="003460E5" w14:paraId="7E8A1806" w14:textId="77777777">
      <w:pPr>
        <w:ind w:firstLine="708"/>
        <w:jc w:val="both"/>
        <w:rPr>
          <w:rFonts w:ascii="Arial" w:hAnsi="Arial" w:cs="Arial"/>
        </w:rPr>
      </w:pPr>
    </w:p>
    <w:p w:rsidRPr="00A20B35" w:rsidR="003460E5" w:rsidP="003460E5" w:rsidRDefault="003460E5" w14:paraId="12C8A1C2" w14:textId="77777777">
      <w:pPr>
        <w:ind w:firstLine="708"/>
        <w:jc w:val="center"/>
        <w:rPr>
          <w:rFonts w:ascii="Arial" w:hAnsi="Arial" w:cs="Arial"/>
        </w:rPr>
      </w:pPr>
      <w:r w:rsidRPr="00A20B35">
        <w:rPr>
          <w:rFonts w:ascii="Arial" w:hAnsi="Arial" w:cs="Arial"/>
        </w:rPr>
        <w:t>r j e š e nj e</w:t>
      </w:r>
    </w:p>
    <w:p w:rsidRPr="00C058AF" w:rsidR="003460E5" w:rsidP="003460E5" w:rsidRDefault="003460E5" w14:paraId="35F24174" w14:textId="77777777">
      <w:pPr>
        <w:jc w:val="both"/>
        <w:rPr>
          <w:rFonts w:ascii="Arial" w:hAnsi="Arial" w:cs="Arial"/>
        </w:rPr>
      </w:pPr>
    </w:p>
    <w:p w:rsidR="003571BF" w:rsidP="003571BF" w:rsidRDefault="003460E5" w14:paraId="29C5DEE7" w14:textId="77777777">
      <w:pPr>
        <w:ind w:firstLine="708"/>
        <w:rPr>
          <w:rFonts w:ascii="Arial" w:hAnsi="Arial" w:cs="Arial"/>
        </w:rPr>
      </w:pPr>
      <w:r>
        <w:rPr>
          <w:rFonts w:ascii="Arial" w:hAnsi="Arial" w:cs="Arial"/>
        </w:rPr>
        <w:t>Održat će se glavna rasprava.</w:t>
      </w:r>
    </w:p>
    <w:p w:rsidR="00F6005B" w:rsidP="00F6005B" w:rsidRDefault="00F6005B" w14:paraId="2704FCA4" w14:textId="77777777">
      <w:pPr>
        <w:ind w:firstLine="708"/>
        <w:jc w:val="both"/>
        <w:rPr>
          <w:rFonts w:ascii="Arial" w:hAnsi="Arial" w:cs="Arial"/>
        </w:rPr>
      </w:pPr>
    </w:p>
    <w:p w:rsidR="00371DB7" w:rsidP="00E51277" w:rsidRDefault="006313EE" w14:paraId="6001EE89" w14:textId="268BB211">
      <w:pPr>
        <w:ind w:firstLine="708"/>
        <w:jc w:val="both"/>
        <w:rPr>
          <w:rFonts w:ascii="Arial" w:hAnsi="Arial" w:cs="Arial"/>
        </w:rPr>
      </w:pPr>
      <w:r>
        <w:rPr>
          <w:rFonts w:ascii="Arial" w:hAnsi="Arial" w:cs="Arial"/>
        </w:rPr>
        <w:t>Punomoćnica</w:t>
      </w:r>
      <w:r w:rsidR="00F6005B">
        <w:rPr>
          <w:rFonts w:ascii="Arial" w:hAnsi="Arial" w:cs="Arial"/>
        </w:rPr>
        <w:t xml:space="preserve"> tužitelj</w:t>
      </w:r>
      <w:r>
        <w:rPr>
          <w:rFonts w:ascii="Arial" w:hAnsi="Arial" w:cs="Arial"/>
        </w:rPr>
        <w:t>a</w:t>
      </w:r>
      <w:r w:rsidR="00F6005B">
        <w:rPr>
          <w:rFonts w:ascii="Arial" w:hAnsi="Arial" w:cs="Arial"/>
        </w:rPr>
        <w:t xml:space="preserve"> navodi da tužitelj</w:t>
      </w:r>
      <w:r w:rsidR="002069AF">
        <w:rPr>
          <w:rFonts w:ascii="Arial" w:hAnsi="Arial" w:cs="Arial"/>
        </w:rPr>
        <w:t>i ostaj</w:t>
      </w:r>
      <w:r>
        <w:rPr>
          <w:rFonts w:ascii="Arial" w:hAnsi="Arial" w:cs="Arial"/>
        </w:rPr>
        <w:t>u</w:t>
      </w:r>
      <w:r w:rsidR="00F6005B">
        <w:rPr>
          <w:rFonts w:ascii="Arial" w:hAnsi="Arial" w:cs="Arial"/>
        </w:rPr>
        <w:t xml:space="preserve"> kod tužbe, postavljenog tužbenog zahtjeva, svih navoda i dokaznih prijedloga iznijetih u dosadašnjem tijeku postupka.</w:t>
      </w:r>
      <w:r w:rsidR="00371DB7">
        <w:rPr>
          <w:rFonts w:ascii="Arial" w:hAnsi="Arial" w:cs="Arial"/>
        </w:rPr>
        <w:t xml:space="preserve"> </w:t>
      </w:r>
    </w:p>
    <w:p w:rsidR="008D3FE9" w:rsidP="008D3FE9" w:rsidRDefault="008D3FE9" w14:paraId="48D8B24F" w14:textId="77777777">
      <w:pPr>
        <w:rPr>
          <w:rFonts w:ascii="Arial" w:hAnsi="Arial" w:cs="Arial"/>
        </w:rPr>
      </w:pPr>
    </w:p>
    <w:p w:rsidRPr="00A20B35" w:rsidR="008D3FE9" w:rsidP="008D3FE9" w:rsidRDefault="008D3FE9" w14:paraId="3C3D506C" w14:textId="77777777">
      <w:pPr>
        <w:ind w:firstLine="708"/>
        <w:jc w:val="both"/>
        <w:rPr>
          <w:rFonts w:ascii="Arial" w:hAnsi="Arial" w:cs="Arial"/>
        </w:rPr>
      </w:pPr>
      <w:r w:rsidRPr="00A20B35">
        <w:rPr>
          <w:rFonts w:ascii="Arial" w:hAnsi="Arial" w:cs="Arial"/>
        </w:rPr>
        <w:t>Sud donosi</w:t>
      </w:r>
    </w:p>
    <w:p w:rsidRPr="00A20B35" w:rsidR="008D3FE9" w:rsidP="008D3FE9" w:rsidRDefault="008D3FE9" w14:paraId="17432344" w14:textId="77777777">
      <w:pPr>
        <w:ind w:firstLine="708"/>
        <w:jc w:val="both"/>
        <w:rPr>
          <w:rFonts w:ascii="Arial" w:hAnsi="Arial" w:cs="Arial"/>
        </w:rPr>
      </w:pPr>
    </w:p>
    <w:p w:rsidR="008D3FE9" w:rsidP="00371DB7" w:rsidRDefault="008D3FE9" w14:paraId="652B4A92" w14:textId="4528D523">
      <w:pPr>
        <w:ind w:firstLine="708"/>
        <w:jc w:val="center"/>
        <w:rPr>
          <w:rFonts w:ascii="Arial" w:hAnsi="Arial" w:cs="Arial"/>
        </w:rPr>
      </w:pPr>
      <w:r w:rsidRPr="00A20B35">
        <w:rPr>
          <w:rFonts w:ascii="Arial" w:hAnsi="Arial" w:cs="Arial"/>
        </w:rPr>
        <w:t>r j e š e nj e</w:t>
      </w:r>
    </w:p>
    <w:p w:rsidR="003460E5" w:rsidP="003460E5" w:rsidRDefault="003460E5" w14:paraId="57FC5085" w14:textId="77777777">
      <w:pPr>
        <w:jc w:val="both"/>
        <w:rPr>
          <w:rFonts w:ascii="Arial" w:hAnsi="Arial" w:cs="Arial"/>
        </w:rPr>
      </w:pPr>
    </w:p>
    <w:p w:rsidR="003460E5" w:rsidP="003460E5" w:rsidRDefault="003460E5" w14:paraId="05A9E6C5" w14:textId="0CE6348F">
      <w:pPr>
        <w:ind w:firstLine="708"/>
        <w:jc w:val="both"/>
        <w:rPr>
          <w:rFonts w:ascii="Arial" w:hAnsi="Arial" w:cs="Arial"/>
        </w:rPr>
      </w:pPr>
      <w:r w:rsidRPr="00A20B35">
        <w:rPr>
          <w:rFonts w:ascii="Arial" w:hAnsi="Arial" w:cs="Arial"/>
        </w:rPr>
        <w:t>Pr</w:t>
      </w:r>
      <w:r>
        <w:rPr>
          <w:rFonts w:ascii="Arial" w:hAnsi="Arial" w:cs="Arial"/>
        </w:rPr>
        <w:t>ovest će se dokaz</w:t>
      </w:r>
      <w:r w:rsidR="004A1849">
        <w:rPr>
          <w:rFonts w:ascii="Arial" w:hAnsi="Arial" w:cs="Arial"/>
        </w:rPr>
        <w:t xml:space="preserve"> </w:t>
      </w:r>
      <w:r w:rsidR="008C5E82">
        <w:rPr>
          <w:rFonts w:ascii="Arial" w:hAnsi="Arial" w:cs="Arial"/>
        </w:rPr>
        <w:t xml:space="preserve">saslušanjem </w:t>
      </w:r>
      <w:r>
        <w:rPr>
          <w:rFonts w:ascii="Arial" w:hAnsi="Arial" w:cs="Arial"/>
        </w:rPr>
        <w:t xml:space="preserve"> </w:t>
      </w:r>
      <w:r w:rsidR="004A1849">
        <w:rPr>
          <w:rFonts w:ascii="Arial" w:hAnsi="Arial" w:cs="Arial"/>
        </w:rPr>
        <w:t>pristupjel</w:t>
      </w:r>
      <w:r w:rsidR="006313EE">
        <w:rPr>
          <w:rFonts w:ascii="Arial" w:hAnsi="Arial" w:cs="Arial"/>
        </w:rPr>
        <w:t>og</w:t>
      </w:r>
      <w:r w:rsidR="004A1849">
        <w:rPr>
          <w:rFonts w:ascii="Arial" w:hAnsi="Arial" w:cs="Arial"/>
        </w:rPr>
        <w:t xml:space="preserve"> </w:t>
      </w:r>
      <w:r>
        <w:rPr>
          <w:rFonts w:ascii="Arial" w:hAnsi="Arial" w:cs="Arial"/>
        </w:rPr>
        <w:t>svjedoka.</w:t>
      </w:r>
    </w:p>
    <w:p w:rsidR="004A1849" w:rsidP="003460E5" w:rsidRDefault="004A1849" w14:paraId="2471209B" w14:textId="77777777">
      <w:pPr>
        <w:ind w:firstLine="708"/>
        <w:jc w:val="both"/>
        <w:rPr>
          <w:rFonts w:ascii="Arial" w:hAnsi="Arial" w:cs="Arial"/>
        </w:rPr>
      </w:pPr>
    </w:p>
    <w:p w:rsidR="004A1849" w:rsidP="004A1849" w:rsidRDefault="004A1849" w14:paraId="216C3839" w14:textId="5AA4BE16">
      <w:pPr>
        <w:ind w:firstLine="708"/>
        <w:jc w:val="both"/>
        <w:rPr>
          <w:rFonts w:ascii="Arial" w:hAnsi="Arial" w:cs="Arial"/>
        </w:rPr>
      </w:pPr>
      <w:r>
        <w:rPr>
          <w:rFonts w:ascii="Arial" w:hAnsi="Arial" w:cs="Arial"/>
        </w:rPr>
        <w:t xml:space="preserve">Poziva se svjedok </w:t>
      </w:r>
      <w:r w:rsidR="006313EE">
        <w:rPr>
          <w:rFonts w:ascii="Arial" w:hAnsi="Arial" w:cs="Arial"/>
        </w:rPr>
        <w:t>DANIJEL RADMANOVIĆ sin</w:t>
      </w:r>
      <w:r w:rsidR="00E51277">
        <w:rPr>
          <w:rFonts w:ascii="Arial" w:hAnsi="Arial" w:cs="Arial"/>
        </w:rPr>
        <w:t xml:space="preserve"> Branka,</w:t>
      </w:r>
      <w:r w:rsidR="006313EE">
        <w:rPr>
          <w:rFonts w:ascii="Arial" w:hAnsi="Arial" w:cs="Arial"/>
        </w:rPr>
        <w:t xml:space="preserve"> </w:t>
      </w:r>
      <w:r>
        <w:rPr>
          <w:rFonts w:ascii="Arial" w:hAnsi="Arial" w:cs="Arial"/>
        </w:rPr>
        <w:t>OIB:</w:t>
      </w:r>
      <w:r w:rsidRPr="006313EE" w:rsidR="006313EE">
        <w:t xml:space="preserve"> </w:t>
      </w:r>
      <w:r w:rsidRPr="006313EE" w:rsidR="006313EE">
        <w:rPr>
          <w:rFonts w:ascii="Arial" w:hAnsi="Arial" w:cs="Arial"/>
        </w:rPr>
        <w:t>91232686282</w:t>
      </w:r>
      <w:r>
        <w:rPr>
          <w:rFonts w:ascii="Arial" w:hAnsi="Arial" w:cs="Arial"/>
        </w:rPr>
        <w:t>, rođ.</w:t>
      </w:r>
      <w:r w:rsidR="00371DB7">
        <w:rPr>
          <w:rFonts w:ascii="Arial" w:hAnsi="Arial" w:cs="Arial"/>
        </w:rPr>
        <w:t xml:space="preserve"> 1</w:t>
      </w:r>
      <w:r w:rsidR="006313EE">
        <w:rPr>
          <w:rFonts w:ascii="Arial" w:hAnsi="Arial" w:cs="Arial"/>
        </w:rPr>
        <w:t>9</w:t>
      </w:r>
      <w:r w:rsidR="00371DB7">
        <w:rPr>
          <w:rFonts w:ascii="Arial" w:hAnsi="Arial" w:cs="Arial"/>
        </w:rPr>
        <w:t>. svibnja 19</w:t>
      </w:r>
      <w:r w:rsidR="006313EE">
        <w:rPr>
          <w:rFonts w:ascii="Arial" w:hAnsi="Arial" w:cs="Arial"/>
        </w:rPr>
        <w:t>78</w:t>
      </w:r>
      <w:r>
        <w:rPr>
          <w:rFonts w:ascii="Arial" w:hAnsi="Arial" w:cs="Arial"/>
        </w:rPr>
        <w:t>. u</w:t>
      </w:r>
      <w:r w:rsidR="00371DB7">
        <w:rPr>
          <w:rFonts w:ascii="Arial" w:hAnsi="Arial" w:cs="Arial"/>
        </w:rPr>
        <w:t xml:space="preserve"> </w:t>
      </w:r>
      <w:r w:rsidR="006313EE">
        <w:rPr>
          <w:rFonts w:ascii="Arial" w:hAnsi="Arial" w:cs="Arial"/>
        </w:rPr>
        <w:t>Vinkovcima</w:t>
      </w:r>
      <w:r w:rsidR="00371DB7">
        <w:rPr>
          <w:rFonts w:ascii="Arial" w:hAnsi="Arial" w:cs="Arial"/>
        </w:rPr>
        <w:t>,</w:t>
      </w:r>
      <w:r>
        <w:rPr>
          <w:rFonts w:ascii="Arial" w:hAnsi="Arial" w:cs="Arial"/>
        </w:rPr>
        <w:t xml:space="preserve"> </w:t>
      </w:r>
      <w:r w:rsidRPr="00F20F58">
        <w:rPr>
          <w:rFonts w:ascii="Arial" w:hAnsi="Arial" w:cs="Arial"/>
        </w:rPr>
        <w:t>s prebivalištem u</w:t>
      </w:r>
      <w:r w:rsidR="008D3FE9">
        <w:rPr>
          <w:rFonts w:ascii="Arial" w:hAnsi="Arial" w:cs="Arial"/>
        </w:rPr>
        <w:t xml:space="preserve"> </w:t>
      </w:r>
      <w:r w:rsidR="006313EE">
        <w:rPr>
          <w:rFonts w:ascii="Arial" w:hAnsi="Arial" w:cs="Arial"/>
        </w:rPr>
        <w:t>Vinkovcima, Zagorska 34, po zanimanju</w:t>
      </w:r>
      <w:r w:rsidR="00E51277">
        <w:rPr>
          <w:rFonts w:ascii="Arial" w:hAnsi="Arial" w:cs="Arial"/>
        </w:rPr>
        <w:t xml:space="preserve"> elektromehaničar</w:t>
      </w:r>
      <w:r>
        <w:rPr>
          <w:rFonts w:ascii="Arial" w:hAnsi="Arial" w:cs="Arial"/>
        </w:rPr>
        <w:t xml:space="preserve">, </w:t>
      </w:r>
      <w:r w:rsidR="00E51277">
        <w:rPr>
          <w:rFonts w:ascii="Arial" w:hAnsi="Arial" w:cs="Arial"/>
        </w:rPr>
        <w:t>sin od tuženika ad.6., daljnji rođak sa tuženicima ad.2.-ad.5.</w:t>
      </w:r>
      <w:r w:rsidR="00371DB7">
        <w:rPr>
          <w:rFonts w:ascii="Arial" w:hAnsi="Arial" w:cs="Arial"/>
        </w:rPr>
        <w:t>,</w:t>
      </w:r>
      <w:r w:rsidR="008D3FE9">
        <w:rPr>
          <w:rFonts w:ascii="Arial" w:hAnsi="Arial" w:cs="Arial"/>
        </w:rPr>
        <w:t xml:space="preserve"> </w:t>
      </w:r>
      <w:r>
        <w:rPr>
          <w:rFonts w:ascii="Arial" w:hAnsi="Arial" w:cs="Arial"/>
        </w:rPr>
        <w:t xml:space="preserve">propisno upozoren na dužnost kazivanja istine i da je lažan iskaz kazneno djelo, </w:t>
      </w:r>
      <w:r w:rsidRPr="00315589">
        <w:rPr>
          <w:rFonts w:ascii="Arial" w:hAnsi="Arial" w:cs="Arial"/>
        </w:rPr>
        <w:t>upitan</w:t>
      </w:r>
      <w:r>
        <w:rPr>
          <w:rFonts w:ascii="Arial" w:hAnsi="Arial" w:cs="Arial"/>
        </w:rPr>
        <w:t>,</w:t>
      </w:r>
      <w:r w:rsidRPr="00315589">
        <w:rPr>
          <w:rFonts w:ascii="Arial" w:hAnsi="Arial" w:cs="Arial"/>
        </w:rPr>
        <w:t xml:space="preserve"> iskazuje:</w:t>
      </w:r>
    </w:p>
    <w:p w:rsidR="00E51277" w:rsidP="004A1849" w:rsidRDefault="00E51277" w14:paraId="7D1D3E69" w14:textId="65F03BFA">
      <w:pPr>
        <w:ind w:firstLine="708"/>
        <w:jc w:val="both"/>
        <w:rPr>
          <w:rFonts w:ascii="Arial" w:hAnsi="Arial" w:cs="Arial"/>
        </w:rPr>
      </w:pPr>
    </w:p>
    <w:p w:rsidR="00E51277" w:rsidP="004A1849" w:rsidRDefault="00801CD9" w14:paraId="4C39CD25" w14:textId="025670CA">
      <w:pPr>
        <w:ind w:firstLine="708"/>
        <w:jc w:val="both"/>
        <w:rPr>
          <w:rFonts w:ascii="Arial" w:hAnsi="Arial" w:cs="Arial"/>
        </w:rPr>
      </w:pPr>
      <w:r>
        <w:rPr>
          <w:rFonts w:ascii="Arial" w:hAnsi="Arial" w:cs="Arial"/>
        </w:rPr>
        <w:t>Poznata mi je nekretnina za što sam danas došao radi se o čestici 377/1. Danas su tamo zasađena stabla maslina i to od 2018. to su zasadili tužitelji. Prije je to bila šikara. Ja svake godine dođem barem jedan puta. To je bilo od Jakova Radmanovića i Lazara Radmanovića, oni su od moga djeda stričevi. Lazar je umro 1948. a Jakov je ubijen 1960. Nasljednica od Lazara je Božica Vukoša, njegova žena a nije imao djecu. Tada se to obrađivalo a ne mogu znati što se obrađivalo jer nisam bio tada rođen. Kad me pitate kako ovo znam, znam jer je to sve naše. Ovi tuženici koje ste nabrojali su cijelo vrijeme u Zadru kao i njihova majka Zorka koja je živjela u Zadru, sada pokojna. Mi smo to naslijedili iza Krste, Drage, Nedjeljka. Moj otac Branko nikad to nije obrađivao a kad smo ovo naslijedili mi smo došli raskrčiti zemlju koju smo naslijedili. Prvi put kad sam došao na ovu nekretninu bilo je 2012. Moji su dolazili češće, a otac je dolazio više puta godišnje.</w:t>
      </w:r>
      <w:r w:rsidR="00333D92">
        <w:rPr>
          <w:rFonts w:ascii="Arial" w:hAnsi="Arial" w:cs="Arial"/>
        </w:rPr>
        <w:t xml:space="preserve"> Prvi put kad sam ja došao tu nisu bile zasađene masline, tu je bila šikara. Na nekretninu nismo mogli prići jer nam je to branio susjed Mirko Radmanović ali ne radi ove nekretnine nego radi puta jer nam nije dao pristup na put koji ide na ovu parcelu.</w:t>
      </w:r>
    </w:p>
    <w:p w:rsidR="008D3FE9" w:rsidP="003A3D46" w:rsidRDefault="008D3FE9" w14:paraId="3150CF24" w14:textId="04276290">
      <w:pPr>
        <w:jc w:val="both"/>
        <w:rPr>
          <w:rFonts w:ascii="Arial" w:hAnsi="Arial" w:cs="Arial"/>
        </w:rPr>
      </w:pPr>
    </w:p>
    <w:p w:rsidR="006313EE" w:rsidP="008D3FE9" w:rsidRDefault="008D3FE9" w14:paraId="70D4E7E6" w14:textId="77777777">
      <w:pPr>
        <w:ind w:firstLine="708"/>
        <w:jc w:val="both"/>
        <w:rPr>
          <w:rFonts w:ascii="Arial" w:hAnsi="Arial" w:cs="Arial"/>
        </w:rPr>
      </w:pPr>
      <w:r>
        <w:rPr>
          <w:rFonts w:ascii="Arial" w:hAnsi="Arial" w:cs="Arial"/>
        </w:rPr>
        <w:t>Pitanja punomoćni</w:t>
      </w:r>
      <w:r w:rsidR="006313EE">
        <w:rPr>
          <w:rFonts w:ascii="Arial" w:hAnsi="Arial" w:cs="Arial"/>
        </w:rPr>
        <w:t>ce tužitelja:</w:t>
      </w:r>
    </w:p>
    <w:p w:rsidR="003A3D46" w:rsidP="006313EE" w:rsidRDefault="003A3D46" w14:paraId="012241A3" w14:textId="369D4088">
      <w:pPr>
        <w:ind w:firstLine="708"/>
        <w:jc w:val="both"/>
        <w:rPr>
          <w:rFonts w:ascii="Arial" w:hAnsi="Arial" w:cs="Arial"/>
        </w:rPr>
      </w:pPr>
      <w:r>
        <w:rPr>
          <w:rFonts w:ascii="Arial" w:hAnsi="Arial" w:cs="Arial"/>
        </w:rPr>
        <w:t>-</w:t>
      </w:r>
      <w:r w:rsidR="00333D92">
        <w:rPr>
          <w:rFonts w:ascii="Arial" w:hAnsi="Arial" w:cs="Arial"/>
        </w:rPr>
        <w:t>Je li vaš otac na neki način koristio ovu parcelu, iskazuje: nije.</w:t>
      </w:r>
    </w:p>
    <w:p w:rsidR="00333D92" w:rsidP="006313EE" w:rsidRDefault="00333D92" w14:paraId="49C16F7B" w14:textId="428BC53A">
      <w:pPr>
        <w:ind w:firstLine="708"/>
        <w:jc w:val="both"/>
        <w:rPr>
          <w:rFonts w:ascii="Arial" w:hAnsi="Arial" w:cs="Arial"/>
        </w:rPr>
      </w:pPr>
      <w:r>
        <w:rPr>
          <w:rFonts w:ascii="Arial" w:hAnsi="Arial" w:cs="Arial"/>
        </w:rPr>
        <w:t>-Znate li tko je Luka Radmanović, iskazuje: ne znam.</w:t>
      </w:r>
    </w:p>
    <w:p w:rsidR="00333D92" w:rsidP="006313EE" w:rsidRDefault="00333D92" w14:paraId="071A17B8" w14:textId="3A83C57F">
      <w:pPr>
        <w:ind w:firstLine="708"/>
        <w:jc w:val="both"/>
        <w:rPr>
          <w:rFonts w:ascii="Arial" w:hAnsi="Arial" w:cs="Arial"/>
        </w:rPr>
      </w:pPr>
      <w:r>
        <w:rPr>
          <w:rFonts w:ascii="Arial" w:hAnsi="Arial" w:cs="Arial"/>
        </w:rPr>
        <w:t xml:space="preserve">-Je li ova nekretnina ograđena, iskazuje: ima neki suhozid i neka je šikara sa strane gdje se ulazi. </w:t>
      </w:r>
    </w:p>
    <w:p w:rsidR="00333D92" w:rsidP="006313EE" w:rsidRDefault="00333D92" w14:paraId="6C3C6B7B" w14:textId="3B06893B">
      <w:pPr>
        <w:ind w:firstLine="708"/>
        <w:jc w:val="both"/>
        <w:rPr>
          <w:rFonts w:ascii="Arial" w:hAnsi="Arial" w:cs="Arial"/>
        </w:rPr>
      </w:pPr>
      <w:r>
        <w:rPr>
          <w:rFonts w:ascii="Arial" w:hAnsi="Arial" w:cs="Arial"/>
        </w:rPr>
        <w:t>-Tko je podizao taj suhozid, iskazuje: ne znam.</w:t>
      </w:r>
    </w:p>
    <w:p w:rsidR="00333D92" w:rsidP="006313EE" w:rsidRDefault="00333D92" w14:paraId="04CB8317" w14:textId="77ED161C">
      <w:pPr>
        <w:ind w:firstLine="708"/>
        <w:jc w:val="both"/>
        <w:rPr>
          <w:rFonts w:ascii="Arial" w:hAnsi="Arial" w:cs="Arial"/>
        </w:rPr>
      </w:pPr>
      <w:r>
        <w:rPr>
          <w:rFonts w:ascii="Arial" w:hAnsi="Arial" w:cs="Arial"/>
        </w:rPr>
        <w:t>-Znate li tko je upisan na katastru kao posjednik, iskazuje: znam, moj otac.</w:t>
      </w:r>
    </w:p>
    <w:p w:rsidR="00333D92" w:rsidP="006313EE" w:rsidRDefault="00333D92" w14:paraId="5D762522" w14:textId="7FDD365F">
      <w:pPr>
        <w:ind w:firstLine="708"/>
        <w:jc w:val="both"/>
        <w:rPr>
          <w:rFonts w:ascii="Arial" w:hAnsi="Arial" w:cs="Arial"/>
        </w:rPr>
      </w:pPr>
      <w:r>
        <w:rPr>
          <w:rFonts w:ascii="Arial" w:hAnsi="Arial" w:cs="Arial"/>
        </w:rPr>
        <w:t>-Kad ste to provjerili, iskazuje: bio sam u katastru i koliko znam upisani smo mi, odnosno tuženici.</w:t>
      </w:r>
    </w:p>
    <w:p w:rsidR="006313EE" w:rsidP="00580825" w:rsidRDefault="00333D92" w14:paraId="3E042E54" w14:textId="49F8AA54">
      <w:pPr>
        <w:ind w:firstLine="708"/>
        <w:jc w:val="both"/>
        <w:rPr>
          <w:rFonts w:ascii="Arial" w:hAnsi="Arial" w:cs="Arial"/>
        </w:rPr>
      </w:pPr>
      <w:r>
        <w:rPr>
          <w:rFonts w:ascii="Arial" w:hAnsi="Arial" w:cs="Arial"/>
        </w:rPr>
        <w:t>-Jesu li prednici vašeg oca koristili ovu nekretninu i na koji način, iskazuje: jesu, koristili su a to znam iz priče jer se u to vrijeme nisam rodio. Po priči od tetke Zorke tu je bio pašnjak.</w:t>
      </w:r>
    </w:p>
    <w:p w:rsidR="008D3FE9" w:rsidP="008D3FE9" w:rsidRDefault="008D3FE9" w14:paraId="28746754" w14:textId="77777777">
      <w:pPr>
        <w:ind w:firstLine="708"/>
        <w:jc w:val="both"/>
        <w:rPr>
          <w:rFonts w:ascii="Arial" w:hAnsi="Arial" w:cs="Arial"/>
        </w:rPr>
      </w:pPr>
    </w:p>
    <w:p w:rsidR="008D3FE9" w:rsidP="008D3FE9" w:rsidRDefault="008D3FE9" w14:paraId="4A0A62EC" w14:textId="77777777">
      <w:pPr>
        <w:ind w:firstLine="708"/>
        <w:jc w:val="both"/>
        <w:rPr>
          <w:rFonts w:ascii="Arial" w:hAnsi="Arial" w:cs="Arial"/>
        </w:rPr>
      </w:pPr>
      <w:r>
        <w:rPr>
          <w:rFonts w:ascii="Arial" w:hAnsi="Arial" w:cs="Arial"/>
        </w:rPr>
        <w:t>Nema daljnjih pitanja za svjedoka.</w:t>
      </w:r>
    </w:p>
    <w:p w:rsidR="008D3FE9" w:rsidP="008D3FE9" w:rsidRDefault="008D3FE9" w14:paraId="0B81C211" w14:textId="77777777">
      <w:pPr>
        <w:ind w:firstLine="708"/>
        <w:jc w:val="both"/>
        <w:rPr>
          <w:rFonts w:ascii="Arial" w:hAnsi="Arial" w:cs="Arial"/>
        </w:rPr>
      </w:pPr>
      <w:r>
        <w:rPr>
          <w:rFonts w:ascii="Arial" w:hAnsi="Arial" w:cs="Arial"/>
        </w:rPr>
        <w:t>Drugo nema što za iskazati.</w:t>
      </w:r>
    </w:p>
    <w:p w:rsidR="008D3FE9" w:rsidP="008D3FE9" w:rsidRDefault="00580825" w14:paraId="0BFEC0D9" w14:textId="1C88FA9B">
      <w:pPr>
        <w:ind w:firstLine="708"/>
        <w:jc w:val="both"/>
        <w:rPr>
          <w:rFonts w:ascii="Arial" w:hAnsi="Arial" w:cs="Arial"/>
        </w:rPr>
      </w:pPr>
      <w:r>
        <w:rPr>
          <w:rFonts w:ascii="Arial" w:hAnsi="Arial" w:cs="Arial"/>
        </w:rPr>
        <w:t xml:space="preserve">Pun. tužitelja prigovara iskazu svjedoka kao u potpunosti neosnovanom i neutemeljenom te kontradiktornom do sada provedenim dokazima kao i iskazima ranije saslušanih svjedoka koji su decidirano izjavili kako nitko drugi osim oca tužitelja Luke Radmanovića i njih osobno nikada nije na bilo koji način koristio predmetne nekretnine. Prednje proizlazi i iz priložene povijesti promjena iz koje je evidentno da je otac tužitelja još od revizije posjedovnog stanja 1956. bio upisan kao posjednik iste. </w:t>
      </w:r>
    </w:p>
    <w:p w:rsidR="008D3FE9" w:rsidP="008D3FE9" w:rsidRDefault="008D3FE9" w14:paraId="473900ED" w14:textId="77777777">
      <w:pPr>
        <w:ind w:firstLine="708"/>
        <w:jc w:val="both"/>
        <w:rPr>
          <w:rFonts w:ascii="Arial" w:hAnsi="Arial" w:cs="Arial"/>
        </w:rPr>
      </w:pPr>
      <w:r>
        <w:rPr>
          <w:rFonts w:ascii="Arial" w:hAnsi="Arial" w:cs="Arial"/>
        </w:rPr>
        <w:t>Svjedok trošak ne potražuje te se isti otpušta.</w:t>
      </w:r>
    </w:p>
    <w:p w:rsidR="004A1849" w:rsidP="004A1849" w:rsidRDefault="004A1849" w14:paraId="3DD85A6C" w14:textId="2F39CC9D">
      <w:pPr>
        <w:jc w:val="both"/>
        <w:rPr>
          <w:rFonts w:ascii="Arial" w:hAnsi="Arial" w:cs="Arial"/>
        </w:rPr>
      </w:pPr>
    </w:p>
    <w:p w:rsidR="006313EE" w:rsidP="006313EE" w:rsidRDefault="006313EE" w14:paraId="56EC32EC" w14:textId="77777777">
      <w:pPr>
        <w:ind w:firstLine="708"/>
        <w:jc w:val="both"/>
        <w:rPr>
          <w:rFonts w:ascii="Arial" w:hAnsi="Arial" w:cs="Arial"/>
        </w:rPr>
      </w:pPr>
      <w:r w:rsidRPr="006B39DA">
        <w:rPr>
          <w:rFonts w:ascii="Arial" w:hAnsi="Arial" w:cs="Arial"/>
        </w:rPr>
        <w:t>Sud donosi</w:t>
      </w:r>
    </w:p>
    <w:p w:rsidRPr="006B39DA" w:rsidR="006313EE" w:rsidP="006313EE" w:rsidRDefault="006313EE" w14:paraId="3E6A6CF7" w14:textId="77777777">
      <w:pPr>
        <w:ind w:firstLine="708"/>
        <w:jc w:val="both"/>
        <w:rPr>
          <w:rFonts w:ascii="Arial" w:hAnsi="Arial" w:cs="Arial"/>
        </w:rPr>
      </w:pPr>
    </w:p>
    <w:p w:rsidR="006313EE" w:rsidP="006313EE" w:rsidRDefault="006313EE" w14:paraId="13E3026B" w14:textId="6532EF61">
      <w:pPr>
        <w:jc w:val="center"/>
        <w:rPr>
          <w:rFonts w:ascii="Arial" w:hAnsi="Arial" w:cs="Arial"/>
        </w:rPr>
      </w:pPr>
      <w:r w:rsidRPr="006B39DA">
        <w:rPr>
          <w:rFonts w:ascii="Arial" w:hAnsi="Arial" w:cs="Arial"/>
        </w:rPr>
        <w:t>r j e š e nj e</w:t>
      </w:r>
    </w:p>
    <w:p w:rsidR="005A5821" w:rsidP="006313EE" w:rsidRDefault="005A5821" w14:paraId="6E1655C5" w14:textId="69E5583B">
      <w:pPr>
        <w:jc w:val="center"/>
        <w:rPr>
          <w:rFonts w:ascii="Arial" w:hAnsi="Arial" w:cs="Arial"/>
        </w:rPr>
      </w:pPr>
    </w:p>
    <w:p w:rsidR="005A5821" w:rsidP="005A5821" w:rsidRDefault="005A5821" w14:paraId="1E76BE68" w14:textId="5EAE83C8">
      <w:pPr>
        <w:jc w:val="both"/>
        <w:rPr>
          <w:rFonts w:ascii="Arial" w:hAnsi="Arial" w:cs="Arial"/>
        </w:rPr>
      </w:pPr>
      <w:r>
        <w:rPr>
          <w:rFonts w:ascii="Arial" w:hAnsi="Arial" w:cs="Arial"/>
        </w:rPr>
        <w:tab/>
        <w:t>Neće se izvoditi dokaz saslušanjem stranaka jer je činjenično stanje dovoljno utvrđeno.</w:t>
      </w:r>
    </w:p>
    <w:p w:rsidR="006313EE" w:rsidP="006313EE" w:rsidRDefault="006313EE" w14:paraId="06E08FAD" w14:textId="77777777">
      <w:pPr>
        <w:jc w:val="both"/>
        <w:rPr>
          <w:rFonts w:ascii="Arial" w:hAnsi="Arial" w:cs="Arial"/>
        </w:rPr>
      </w:pPr>
    </w:p>
    <w:p w:rsidR="006313EE" w:rsidP="006313EE" w:rsidRDefault="006313EE" w14:paraId="6FF49A4A" w14:textId="77777777">
      <w:pPr>
        <w:ind w:firstLine="708"/>
        <w:jc w:val="both"/>
        <w:rPr>
          <w:rFonts w:ascii="Arial" w:hAnsi="Arial" w:cs="Arial"/>
        </w:rPr>
      </w:pPr>
      <w:r w:rsidRPr="006B39DA">
        <w:rPr>
          <w:rFonts w:ascii="Arial" w:hAnsi="Arial" w:cs="Arial"/>
        </w:rPr>
        <w:t>Provest će se dokazni postupak.</w:t>
      </w:r>
    </w:p>
    <w:p w:rsidRPr="006B39DA" w:rsidR="006313EE" w:rsidP="006313EE" w:rsidRDefault="006313EE" w14:paraId="15CFFCCD" w14:textId="77777777">
      <w:pPr>
        <w:ind w:firstLine="708"/>
        <w:jc w:val="both"/>
        <w:rPr>
          <w:rFonts w:ascii="Arial" w:hAnsi="Arial" w:cs="Arial"/>
        </w:rPr>
      </w:pPr>
    </w:p>
    <w:p w:rsidR="006313EE" w:rsidP="006313EE" w:rsidRDefault="006313EE" w14:paraId="6721F7F2" w14:textId="520349CC">
      <w:pPr>
        <w:ind w:firstLine="708"/>
        <w:jc w:val="both"/>
        <w:rPr>
          <w:rFonts w:ascii="Arial" w:hAnsi="Arial" w:cs="Arial"/>
        </w:rPr>
      </w:pPr>
      <w:r>
        <w:rPr>
          <w:rFonts w:ascii="Arial" w:hAnsi="Arial" w:cs="Arial"/>
        </w:rPr>
        <w:lastRenderedPageBreak/>
        <w:t>Č</w:t>
      </w:r>
      <w:r w:rsidRPr="006B39DA">
        <w:rPr>
          <w:rFonts w:ascii="Arial" w:hAnsi="Arial" w:cs="Arial"/>
        </w:rPr>
        <w:t xml:space="preserve">ita se sva dokumentacija priložena spisu uz suglasnost </w:t>
      </w:r>
      <w:r w:rsidR="005A5821">
        <w:rPr>
          <w:rFonts w:ascii="Arial" w:hAnsi="Arial" w:cs="Arial"/>
        </w:rPr>
        <w:t>pun. tužitelja,</w:t>
      </w:r>
      <w:r w:rsidRPr="006B39DA">
        <w:rPr>
          <w:rFonts w:ascii="Arial" w:hAnsi="Arial" w:cs="Arial"/>
        </w:rPr>
        <w:t xml:space="preserve"> na što nema prigovora.</w:t>
      </w:r>
    </w:p>
    <w:p w:rsidRPr="006B39DA" w:rsidR="006313EE" w:rsidP="006313EE" w:rsidRDefault="006313EE" w14:paraId="1D31F6F4" w14:textId="77777777">
      <w:pPr>
        <w:ind w:firstLine="708"/>
        <w:jc w:val="both"/>
        <w:rPr>
          <w:rFonts w:ascii="Arial" w:hAnsi="Arial" w:cs="Arial"/>
        </w:rPr>
      </w:pPr>
    </w:p>
    <w:p w:rsidR="006313EE" w:rsidP="006313EE" w:rsidRDefault="006313EE" w14:paraId="20DBA1AB" w14:textId="77777777">
      <w:pPr>
        <w:ind w:firstLine="708"/>
        <w:rPr>
          <w:rFonts w:ascii="Arial" w:hAnsi="Arial" w:cs="Arial"/>
        </w:rPr>
      </w:pPr>
      <w:r w:rsidRPr="006B39DA">
        <w:rPr>
          <w:rFonts w:ascii="Arial" w:hAnsi="Arial" w:cs="Arial"/>
        </w:rPr>
        <w:t>Dokazni postupak dovršen.</w:t>
      </w:r>
    </w:p>
    <w:p w:rsidRPr="006B39DA" w:rsidR="006313EE" w:rsidP="006313EE" w:rsidRDefault="006313EE" w14:paraId="24D5EB59" w14:textId="77777777">
      <w:pPr>
        <w:ind w:firstLine="708"/>
        <w:rPr>
          <w:rFonts w:ascii="Arial" w:hAnsi="Arial" w:cs="Arial"/>
        </w:rPr>
      </w:pPr>
    </w:p>
    <w:p w:rsidR="006313EE" w:rsidP="006313EE" w:rsidRDefault="006313EE" w14:paraId="3DB28116" w14:textId="1333A1B5">
      <w:pPr>
        <w:ind w:firstLine="708"/>
        <w:jc w:val="both"/>
        <w:rPr>
          <w:rFonts w:ascii="Arial" w:hAnsi="Arial" w:cs="Arial"/>
        </w:rPr>
      </w:pPr>
      <w:r>
        <w:rPr>
          <w:rFonts w:ascii="Arial" w:hAnsi="Arial" w:cs="Arial"/>
        </w:rPr>
        <w:t>Punomoćnica tužitelja predlaže zaključiti raspravljanje i prihvatiti</w:t>
      </w:r>
      <w:r w:rsidRPr="006B39DA">
        <w:rPr>
          <w:rFonts w:ascii="Arial" w:hAnsi="Arial" w:cs="Arial"/>
        </w:rPr>
        <w:t xml:space="preserve"> tužbe</w:t>
      </w:r>
      <w:r>
        <w:rPr>
          <w:rFonts w:ascii="Arial" w:hAnsi="Arial" w:cs="Arial"/>
        </w:rPr>
        <w:t>ni zahtjev.</w:t>
      </w:r>
      <w:r w:rsidRPr="0099054B">
        <w:rPr>
          <w:rFonts w:ascii="Arial" w:hAnsi="Arial" w:cs="Arial"/>
        </w:rPr>
        <w:t xml:space="preserve"> </w:t>
      </w:r>
      <w:r w:rsidR="005A5821">
        <w:rPr>
          <w:rFonts w:ascii="Arial" w:hAnsi="Arial" w:cs="Arial"/>
        </w:rPr>
        <w:t>Predaje u spis pisani popis troška.</w:t>
      </w:r>
    </w:p>
    <w:p w:rsidR="006313EE" w:rsidP="006313EE" w:rsidRDefault="006313EE" w14:paraId="040EF4F9" w14:textId="77777777">
      <w:pPr>
        <w:jc w:val="both"/>
        <w:rPr>
          <w:rFonts w:ascii="Arial" w:hAnsi="Arial" w:cs="Arial"/>
        </w:rPr>
      </w:pPr>
    </w:p>
    <w:p w:rsidR="006313EE" w:rsidP="006313EE" w:rsidRDefault="006313EE" w14:paraId="4CD8AEFA" w14:textId="3ECF4B0F">
      <w:pPr>
        <w:ind w:firstLine="708"/>
        <w:jc w:val="both"/>
        <w:rPr>
          <w:rFonts w:ascii="Arial" w:hAnsi="Arial" w:cs="Arial"/>
        </w:rPr>
      </w:pPr>
      <w:r w:rsidRPr="006B39DA">
        <w:rPr>
          <w:rFonts w:ascii="Arial" w:hAnsi="Arial" w:cs="Arial"/>
        </w:rPr>
        <w:t xml:space="preserve">Sud </w:t>
      </w:r>
      <w:r>
        <w:rPr>
          <w:rFonts w:ascii="Arial" w:hAnsi="Arial" w:cs="Arial"/>
        </w:rPr>
        <w:t>do</w:t>
      </w:r>
      <w:r w:rsidRPr="006B39DA">
        <w:rPr>
          <w:rFonts w:ascii="Arial" w:hAnsi="Arial" w:cs="Arial"/>
        </w:rPr>
        <w:t>nosi</w:t>
      </w:r>
    </w:p>
    <w:p w:rsidRPr="006B39DA" w:rsidR="005A5821" w:rsidP="006313EE" w:rsidRDefault="005A5821" w14:paraId="317F6208" w14:textId="77777777">
      <w:pPr>
        <w:ind w:firstLine="708"/>
        <w:jc w:val="both"/>
        <w:rPr>
          <w:rFonts w:ascii="Arial" w:hAnsi="Arial" w:cs="Arial"/>
        </w:rPr>
      </w:pPr>
    </w:p>
    <w:p w:rsidR="006313EE" w:rsidP="006313EE" w:rsidRDefault="006313EE" w14:paraId="2FBD8157" w14:textId="77777777">
      <w:pPr>
        <w:jc w:val="center"/>
        <w:rPr>
          <w:rFonts w:ascii="Arial" w:hAnsi="Arial" w:cs="Arial"/>
        </w:rPr>
      </w:pPr>
      <w:r w:rsidRPr="006B39DA">
        <w:rPr>
          <w:rFonts w:ascii="Arial" w:hAnsi="Arial" w:cs="Arial"/>
        </w:rPr>
        <w:t>r j e š e nj e</w:t>
      </w:r>
    </w:p>
    <w:p w:rsidRPr="006B39DA" w:rsidR="006313EE" w:rsidP="006313EE" w:rsidRDefault="006313EE" w14:paraId="1417BC40" w14:textId="77777777">
      <w:pPr>
        <w:jc w:val="center"/>
        <w:rPr>
          <w:rFonts w:ascii="Arial" w:hAnsi="Arial" w:cs="Arial"/>
        </w:rPr>
      </w:pPr>
    </w:p>
    <w:p w:rsidR="006313EE" w:rsidP="006313EE" w:rsidRDefault="006313EE" w14:paraId="6D9DAE53" w14:textId="77777777">
      <w:pPr>
        <w:jc w:val="center"/>
        <w:rPr>
          <w:rFonts w:ascii="Arial" w:hAnsi="Arial" w:cs="Arial"/>
        </w:rPr>
      </w:pPr>
      <w:r w:rsidRPr="006B39DA">
        <w:rPr>
          <w:rFonts w:ascii="Arial" w:hAnsi="Arial" w:cs="Arial"/>
        </w:rPr>
        <w:t xml:space="preserve">Glavna rasprava je zaključena, ročište za objavu presude određuje se za </w:t>
      </w:r>
      <w:r>
        <w:rPr>
          <w:rFonts w:ascii="Arial" w:hAnsi="Arial" w:cs="Arial"/>
        </w:rPr>
        <w:t>dan</w:t>
      </w:r>
    </w:p>
    <w:p w:rsidRPr="006B39DA" w:rsidR="006313EE" w:rsidP="006313EE" w:rsidRDefault="006313EE" w14:paraId="5535A681" w14:textId="77777777">
      <w:pPr>
        <w:jc w:val="center"/>
        <w:rPr>
          <w:rFonts w:ascii="Arial" w:hAnsi="Arial" w:cs="Arial"/>
        </w:rPr>
      </w:pPr>
    </w:p>
    <w:p w:rsidR="006313EE" w:rsidP="006313EE" w:rsidRDefault="005A5821" w14:paraId="0641828D" w14:textId="45402517">
      <w:pPr>
        <w:jc w:val="center"/>
        <w:rPr>
          <w:rFonts w:ascii="Arial" w:hAnsi="Arial" w:cs="Arial"/>
        </w:rPr>
      </w:pPr>
      <w:r>
        <w:rPr>
          <w:rFonts w:ascii="Arial" w:hAnsi="Arial" w:cs="Arial"/>
        </w:rPr>
        <w:t xml:space="preserve">24. </w:t>
      </w:r>
      <w:r w:rsidR="006313EE">
        <w:rPr>
          <w:rFonts w:ascii="Arial" w:hAnsi="Arial" w:cs="Arial"/>
        </w:rPr>
        <w:t>kolovoza 2026. s početkom u</w:t>
      </w:r>
      <w:r>
        <w:rPr>
          <w:rFonts w:ascii="Arial" w:hAnsi="Arial" w:cs="Arial"/>
        </w:rPr>
        <w:t xml:space="preserve"> 12,30</w:t>
      </w:r>
      <w:r w:rsidR="006313EE">
        <w:rPr>
          <w:rFonts w:ascii="Arial" w:hAnsi="Arial" w:cs="Arial"/>
        </w:rPr>
        <w:t xml:space="preserve"> </w:t>
      </w:r>
      <w:r w:rsidRPr="00FC301F" w:rsidR="006313EE">
        <w:rPr>
          <w:rFonts w:ascii="Arial" w:hAnsi="Arial" w:cs="Arial"/>
        </w:rPr>
        <w:t>sati</w:t>
      </w:r>
      <w:r>
        <w:rPr>
          <w:rFonts w:ascii="Arial" w:hAnsi="Arial" w:cs="Arial"/>
        </w:rPr>
        <w:t>,</w:t>
      </w:r>
    </w:p>
    <w:p w:rsidRPr="00FC301F" w:rsidR="006313EE" w:rsidP="006313EE" w:rsidRDefault="006313EE" w14:paraId="1A3A0CFA" w14:textId="77777777">
      <w:pPr>
        <w:jc w:val="center"/>
        <w:rPr>
          <w:rFonts w:ascii="Arial" w:hAnsi="Arial" w:cs="Arial"/>
        </w:rPr>
      </w:pPr>
    </w:p>
    <w:p w:rsidR="006313EE" w:rsidP="006313EE" w:rsidRDefault="006313EE" w14:paraId="40109DAD" w14:textId="187B888A">
      <w:pPr>
        <w:ind w:firstLine="708"/>
        <w:jc w:val="both"/>
        <w:rPr>
          <w:rFonts w:ascii="Arial" w:hAnsi="Arial" w:cs="Arial"/>
        </w:rPr>
      </w:pPr>
      <w:r>
        <w:rPr>
          <w:rFonts w:ascii="Arial" w:hAnsi="Arial" w:cs="Arial"/>
        </w:rPr>
        <w:t>što prisutn</w:t>
      </w:r>
      <w:r w:rsidR="005A5821">
        <w:rPr>
          <w:rFonts w:ascii="Arial" w:hAnsi="Arial" w:cs="Arial"/>
        </w:rPr>
        <w:t>a</w:t>
      </w:r>
      <w:r>
        <w:rPr>
          <w:rFonts w:ascii="Arial" w:hAnsi="Arial" w:cs="Arial"/>
        </w:rPr>
        <w:t xml:space="preserve"> prima</w:t>
      </w:r>
      <w:r w:rsidRPr="006B39DA">
        <w:rPr>
          <w:rFonts w:ascii="Arial" w:hAnsi="Arial" w:cs="Arial"/>
        </w:rPr>
        <w:t xml:space="preserve"> na znanje </w:t>
      </w:r>
      <w:r>
        <w:rPr>
          <w:rFonts w:ascii="Arial" w:hAnsi="Arial" w:cs="Arial"/>
        </w:rPr>
        <w:t>i neće se posebno pozivati, dok se tuženici na isto pozivaju dostavom prijepisa ovog zapisnika i neće se posebno pozivati.</w:t>
      </w:r>
    </w:p>
    <w:p w:rsidRPr="006B39DA" w:rsidR="006313EE" w:rsidP="006313EE" w:rsidRDefault="006313EE" w14:paraId="587DBAEE" w14:textId="77777777">
      <w:pPr>
        <w:ind w:firstLine="708"/>
        <w:rPr>
          <w:rFonts w:ascii="Arial" w:hAnsi="Arial" w:cs="Arial"/>
        </w:rPr>
      </w:pPr>
    </w:p>
    <w:p w:rsidRPr="006B39DA" w:rsidR="006313EE" w:rsidP="006313EE" w:rsidRDefault="006313EE" w14:paraId="6A79286E" w14:textId="77777777">
      <w:pPr>
        <w:ind w:firstLine="708"/>
        <w:jc w:val="both"/>
        <w:rPr>
          <w:rFonts w:ascii="Arial" w:hAnsi="Arial" w:cs="Arial"/>
        </w:rPr>
      </w:pPr>
      <w:r w:rsidRPr="006B39DA">
        <w:rPr>
          <w:rFonts w:ascii="Arial" w:hAnsi="Arial" w:cs="Arial"/>
        </w:rPr>
        <w:t xml:space="preserve">Stranke se upozoravaju u skladu s čl. 335. st. 7., 9. i 10. ZPP-a da stranci koja je uredno obaviještena o ročištu na kojem se presuda objavljuje sud neće presudu dostavljati prema odredbama ZPP-a o dostavi pismena (čl. 335. st. 7. ZPP). </w:t>
      </w:r>
    </w:p>
    <w:p w:rsidRPr="006B39DA" w:rsidR="006313EE" w:rsidP="006313EE" w:rsidRDefault="006313EE" w14:paraId="4510FA59" w14:textId="77777777">
      <w:pPr>
        <w:ind w:firstLine="708"/>
        <w:jc w:val="both"/>
        <w:rPr>
          <w:rFonts w:ascii="Arial" w:hAnsi="Arial" w:cs="Arial"/>
        </w:rPr>
      </w:pPr>
      <w:r w:rsidRPr="006B39DA">
        <w:rPr>
          <w:rFonts w:ascii="Arial" w:hAnsi="Arial" w:cs="Arial"/>
        </w:rPr>
        <w:t xml:space="preserve">Stranci koja je pristupila na ročište na kojem se presuda objavljuje sud će na ročištu uručiti ovjereni  prijepis presude (čl. 335. st. 8. ZPP). </w:t>
      </w:r>
    </w:p>
    <w:p w:rsidRPr="006B39DA" w:rsidR="006313EE" w:rsidP="006313EE" w:rsidRDefault="006313EE" w14:paraId="376101DF" w14:textId="77777777">
      <w:pPr>
        <w:ind w:firstLine="708"/>
        <w:jc w:val="both"/>
        <w:rPr>
          <w:rFonts w:ascii="Arial" w:hAnsi="Arial" w:cs="Arial"/>
        </w:rPr>
      </w:pPr>
      <w:r w:rsidRPr="006B39DA">
        <w:rPr>
          <w:rFonts w:ascii="Arial" w:hAnsi="Arial" w:cs="Arial"/>
        </w:rPr>
        <w:t>Ako stranka nije pristupila na ročište na kojem se presuda objavljuje, a uredno je obaviještena na ročištu, smatrat će se da  je dostava presude dostavljena onog dana kad je održano ročište na kojem se presuda objavljuje. Ovjereni prijepis presude stranka može preuzeti u zgradi suda (čl. 335. st. 9. ZPP).</w:t>
      </w:r>
    </w:p>
    <w:p w:rsidRPr="006B39DA" w:rsidR="006313EE" w:rsidP="006313EE" w:rsidRDefault="006313EE" w14:paraId="1F91A42D" w14:textId="77777777">
      <w:pPr>
        <w:ind w:firstLine="708"/>
        <w:jc w:val="both"/>
        <w:rPr>
          <w:rFonts w:ascii="Arial" w:hAnsi="Arial" w:cs="Arial"/>
        </w:rPr>
      </w:pPr>
      <w:r w:rsidRPr="006B39DA">
        <w:rPr>
          <w:rFonts w:ascii="Arial" w:hAnsi="Arial" w:cs="Arial"/>
        </w:rPr>
        <w:t xml:space="preserve">U slučaju iz čl. 335. st. 9. sud će istaknuti presudu na Internetskoj stranici e-Oglasna ploča sudova. Presuda mora biti istaknuta na Internetskoj stranici e-Oglasna ploča sudova 8 dana, računajući od dana kad je održano ročište na kojem se presuda objavljuje. (čl. 335. st. 10. ZPP). </w:t>
      </w:r>
    </w:p>
    <w:p w:rsidR="006313EE" w:rsidP="006313EE" w:rsidRDefault="006313EE" w14:paraId="315415DC" w14:textId="77777777">
      <w:pPr>
        <w:ind w:firstLine="708"/>
        <w:jc w:val="both"/>
        <w:rPr>
          <w:rFonts w:ascii="Arial" w:hAnsi="Arial" w:cs="Arial"/>
        </w:rPr>
      </w:pPr>
      <w:r w:rsidRPr="006B39DA">
        <w:rPr>
          <w:rFonts w:ascii="Arial" w:hAnsi="Arial" w:cs="Arial"/>
        </w:rPr>
        <w:t>Stranci koja nije bila uredno obaviještena o ročištu na kojem se presuda objavljuje, sud će presudu dostaviti prema odredbama ovog Zakona o dostavi pismena (čl. 335. st. 11. ZPP).</w:t>
      </w:r>
    </w:p>
    <w:p w:rsidR="006313EE" w:rsidP="006313EE" w:rsidRDefault="006313EE" w14:paraId="01D765A7" w14:textId="77777777">
      <w:pPr>
        <w:jc w:val="both"/>
        <w:rPr>
          <w:rFonts w:ascii="Arial" w:hAnsi="Arial" w:cs="Arial"/>
        </w:rPr>
      </w:pPr>
    </w:p>
    <w:p w:rsidR="006313EE" w:rsidP="006313EE" w:rsidRDefault="006313EE" w14:paraId="3F636B25" w14:textId="16278C6F">
      <w:pPr>
        <w:jc w:val="center"/>
        <w:rPr>
          <w:rFonts w:ascii="Arial" w:hAnsi="Arial" w:cs="Arial"/>
        </w:rPr>
      </w:pPr>
      <w:r>
        <w:rPr>
          <w:rFonts w:ascii="Arial" w:hAnsi="Arial" w:cs="Arial"/>
        </w:rPr>
        <w:t xml:space="preserve">Dovršeno u </w:t>
      </w:r>
      <w:r w:rsidR="005A5821">
        <w:rPr>
          <w:rFonts w:ascii="Arial" w:hAnsi="Arial" w:cs="Arial"/>
        </w:rPr>
        <w:t>11,10</w:t>
      </w:r>
      <w:r>
        <w:rPr>
          <w:rFonts w:ascii="Arial" w:hAnsi="Arial" w:cs="Arial"/>
        </w:rPr>
        <w:t xml:space="preserve"> sati.</w:t>
      </w:r>
    </w:p>
    <w:p w:rsidR="006313EE" w:rsidP="006313EE" w:rsidRDefault="006313EE" w14:paraId="64123C1D" w14:textId="77777777">
      <w:pPr>
        <w:jc w:val="both"/>
        <w:rPr>
          <w:rFonts w:ascii="Arial" w:hAnsi="Arial" w:cs="Arial"/>
        </w:rPr>
      </w:pPr>
    </w:p>
    <w:p w:rsidR="006313EE" w:rsidP="006313EE" w:rsidRDefault="006313EE" w14:paraId="2A9914EE" w14:textId="77777777">
      <w:pPr>
        <w:tabs>
          <w:tab w:val="left" w:pos="6380"/>
        </w:tabs>
        <w:jc w:val="both"/>
        <w:rPr>
          <w:rFonts w:ascii="Arial" w:hAnsi="Arial" w:cs="Arial"/>
        </w:rPr>
      </w:pPr>
    </w:p>
    <w:p w:rsidR="006313EE" w:rsidP="006313EE" w:rsidRDefault="006313EE" w14:paraId="4DC4B39F" w14:textId="77777777">
      <w:pPr>
        <w:tabs>
          <w:tab w:val="left" w:pos="6537"/>
        </w:tabs>
        <w:jc w:val="center"/>
        <w:rPr>
          <w:rFonts w:ascii="Arial" w:hAnsi="Arial" w:cs="Arial"/>
        </w:rPr>
      </w:pPr>
      <w:r>
        <w:rPr>
          <w:rFonts w:ascii="Arial" w:hAnsi="Arial" w:cs="Arial"/>
        </w:rPr>
        <w:t xml:space="preserve">                                                    Sutkinja</w:t>
      </w:r>
      <w:r>
        <w:rPr>
          <w:rFonts w:ascii="Arial" w:hAnsi="Arial" w:cs="Arial"/>
        </w:rPr>
        <w:tab/>
      </w:r>
      <w:r>
        <w:rPr>
          <w:rFonts w:ascii="Arial" w:hAnsi="Arial" w:cs="Arial"/>
        </w:rPr>
        <w:tab/>
        <w:t>Stranke</w:t>
      </w:r>
    </w:p>
    <w:p w:rsidR="006313EE" w:rsidP="006313EE" w:rsidRDefault="006313EE" w14:paraId="0E2BA758" w14:textId="77777777">
      <w:pPr>
        <w:tabs>
          <w:tab w:val="left" w:pos="4940"/>
          <w:tab w:val="left" w:pos="5647"/>
        </w:tabs>
        <w:jc w:val="center"/>
        <w:rPr>
          <w:rFonts w:ascii="Arial" w:hAnsi="Arial" w:cs="Arial"/>
        </w:rPr>
      </w:pPr>
    </w:p>
    <w:p w:rsidR="006313EE" w:rsidP="006313EE" w:rsidRDefault="006313EE" w14:paraId="3BBF8082" w14:textId="77777777">
      <w:pPr>
        <w:tabs>
          <w:tab w:val="left" w:pos="5629"/>
        </w:tabs>
        <w:jc w:val="center"/>
        <w:rPr>
          <w:rFonts w:ascii="Arial" w:hAnsi="Arial" w:cs="Arial"/>
        </w:rPr>
      </w:pPr>
    </w:p>
    <w:p w:rsidR="006313EE" w:rsidP="006313EE" w:rsidRDefault="006313EE" w14:paraId="3CB1D524" w14:textId="77777777">
      <w:pPr>
        <w:tabs>
          <w:tab w:val="left" w:pos="5629"/>
        </w:tabs>
        <w:jc w:val="center"/>
        <w:rPr>
          <w:rFonts w:ascii="Arial" w:hAnsi="Arial" w:cs="Arial"/>
        </w:rPr>
      </w:pPr>
    </w:p>
    <w:p w:rsidR="006313EE" w:rsidP="006313EE" w:rsidRDefault="006313EE" w14:paraId="0D4A9EB9" w14:textId="77777777">
      <w:pPr>
        <w:tabs>
          <w:tab w:val="left" w:pos="5629"/>
        </w:tabs>
        <w:jc w:val="center"/>
        <w:rPr>
          <w:rFonts w:ascii="Arial" w:hAnsi="Arial" w:cs="Arial"/>
        </w:rPr>
      </w:pPr>
    </w:p>
    <w:p w:rsidRPr="00330467" w:rsidR="002D6BF1" w:rsidP="005A5821" w:rsidRDefault="006313EE" w14:paraId="19FA4FF5" w14:textId="06432D4F">
      <w:pPr>
        <w:tabs>
          <w:tab w:val="left" w:pos="6380"/>
        </w:tabs>
        <w:jc w:val="both"/>
        <w:rPr>
          <w:rFonts w:ascii="Arial" w:hAnsi="Arial" w:cs="Arial"/>
        </w:rPr>
      </w:pPr>
      <w:r>
        <w:rPr>
          <w:rFonts w:ascii="Arial" w:hAnsi="Arial" w:cs="Arial"/>
        </w:rPr>
        <w:t xml:space="preserve">                                                            Zapisničar</w:t>
      </w:r>
      <w:r>
        <w:rPr>
          <w:rFonts w:ascii="Arial" w:hAnsi="Arial" w:cs="Arial"/>
        </w:rPr>
        <w:tab/>
      </w:r>
      <w:r>
        <w:rPr>
          <w:rFonts w:ascii="Arial" w:hAnsi="Arial" w:cs="Arial"/>
        </w:rPr>
        <w:tab/>
        <w:t xml:space="preserve"> </w:t>
      </w:r>
      <w:r>
        <w:rPr>
          <w:rFonts w:ascii="Arial" w:hAnsi="Arial" w:cs="Arial"/>
        </w:rPr>
        <w:tab/>
      </w:r>
    </w:p>
    <w:sectPr w:rsidRPr="00330467" w:rsidR="002D6BF1" w:rsidSect="00187206">
      <w:headerReference w:type="even" r:id="rId9"/>
      <w:headerReference w:type="default" r:id="rId10"/>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44FC8" w:rsidRDefault="00744FC8" w14:paraId="1B89C353" w14:textId="77777777">
      <w:r>
        <w:separator/>
      </w:r>
    </w:p>
  </w:endnote>
  <w:endnote w:type="continuationSeparator" w:id="0">
    <w:p w:rsidR="00744FC8" w:rsidRDefault="00744FC8" w14:paraId="025444BD" w14:textId="77777777">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44FC8" w:rsidRDefault="00744FC8" w14:paraId="64E9466B" w14:textId="77777777">
      <w:r>
        <w:separator/>
      </w:r>
    </w:p>
  </w:footnote>
  <w:footnote w:type="continuationSeparator" w:id="0">
    <w:p w:rsidR="00744FC8" w:rsidRDefault="00744FC8" w14:paraId="6E07D0C4" w14:textId="77777777">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14:paraId="243C4462"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41F4B" w:rsidRDefault="00A41F4B" w14:paraId="371837E6" w14:textId="77777777">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41F4B" w:rsidP="00187206" w:rsidRDefault="00A41F4B" w14:paraId="292D9BB0" w14:textId="77777777">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separate"/>
    </w:r>
    <w:r w:rsidR="002069AF">
      <w:rPr>
        <w:rStyle w:val="Brojstranice"/>
        <w:noProof/>
      </w:rPr>
      <w:t>3</w:t>
    </w:r>
    <w:r>
      <w:rPr>
        <w:rStyle w:val="Brojstranice"/>
      </w:rPr>
      <w:fldChar w:fldCharType="end"/>
    </w:r>
  </w:p>
  <w:p w:rsidRPr="00A42101" w:rsidR="00F94C12" w:rsidP="00004F9E" w:rsidRDefault="00857C2E" w14:paraId="55BA87CD" w14:textId="1147652D">
    <w:pPr>
      <w:pStyle w:val="Zaglavlje"/>
      <w:tabs>
        <w:tab w:val="clear" w:pos="4536"/>
        <w:tab w:val="clear" w:pos="9072"/>
        <w:tab w:val="left" w:pos="7140"/>
      </w:tabs>
      <w:rPr>
        <w:rFonts w:ascii="Arial" w:hAnsi="Arial" w:cs="Arial"/>
      </w:rPr>
    </w:pPr>
    <w:r>
      <w:t xml:space="preserve">                                                                </w:t>
    </w:r>
    <w:r w:rsidRPr="00A42101">
      <w:rPr>
        <w:rFonts w:ascii="Arial" w:hAnsi="Arial" w:cs="Arial"/>
      </w:rPr>
      <w:t xml:space="preserve">                   </w:t>
    </w:r>
    <w:r w:rsidR="00A42101">
      <w:rPr>
        <w:rFonts w:ascii="Arial" w:hAnsi="Arial" w:cs="Arial"/>
      </w:rPr>
      <w:t xml:space="preserve"> </w:t>
    </w:r>
    <w:r w:rsidR="00AE09AD">
      <w:rPr>
        <w:rFonts w:ascii="Arial" w:hAnsi="Arial" w:cs="Arial"/>
      </w:rPr>
      <w:t xml:space="preserve">      </w:t>
    </w:r>
    <w:r w:rsidR="00987B69">
      <w:rPr>
        <w:rFonts w:ascii="Arial" w:hAnsi="Arial" w:cs="Arial"/>
      </w:rPr>
      <w:t xml:space="preserve">     </w:t>
    </w:r>
    <w:r w:rsidR="00AE09AD">
      <w:rPr>
        <w:rFonts w:ascii="Arial" w:hAnsi="Arial" w:cs="Arial"/>
      </w:rPr>
      <w:t xml:space="preserve">       </w:t>
    </w:r>
    <w:r w:rsidR="00987B69">
      <w:rPr>
        <w:rFonts w:ascii="Arial" w:hAnsi="Arial" w:cs="Arial"/>
      </w:rPr>
      <w:t>Posl. br.</w:t>
    </w:r>
    <w:r w:rsidRPr="00A42101" w:rsidR="00066073">
      <w:rPr>
        <w:rFonts w:ascii="Arial" w:hAnsi="Arial" w:cs="Arial"/>
      </w:rPr>
      <w:t xml:space="preserve"> </w:t>
    </w:r>
    <w:r w:rsidR="00A25822">
      <w:rPr>
        <w:rFonts w:ascii="Arial" w:hAnsi="Arial" w:cs="Arial"/>
      </w:rPr>
      <w:t>P-</w:t>
    </w:r>
    <w:r w:rsidR="006313EE">
      <w:rPr>
        <w:rFonts w:ascii="Arial" w:hAnsi="Arial" w:cs="Arial"/>
      </w:rPr>
      <w:t>1236/2022-</w:t>
    </w:r>
    <w:r w:rsidR="005E2E3A">
      <w:rPr>
        <w:rFonts w:ascii="Arial" w:hAnsi="Arial" w:cs="Arial"/>
      </w:rPr>
      <w:t>67</w:t>
    </w:r>
  </w:p>
  <w:p w:rsidR="008F1D5A" w:rsidP="008F1D5A" w:rsidRDefault="004C68A8" w14:paraId="6FF8ADA5" w14:textId="77777777">
    <w:pPr>
      <w:pStyle w:val="Zaglavlje"/>
      <w:tabs>
        <w:tab w:val="clear" w:pos="4536"/>
        <w:tab w:val="clear" w:pos="9072"/>
        <w:tab w:val="left" w:pos="7505"/>
      </w:tabs>
    </w:pPr>
    <w:r>
      <w:tab/>
    </w:r>
  </w:p>
  <w:p w:rsidR="00265681" w:rsidP="00004F9E" w:rsidRDefault="001E7F6B" w14:paraId="322A7B8B" w14:textId="77777777">
    <w:pPr>
      <w:pStyle w:val="Zaglavlje"/>
      <w:tabs>
        <w:tab w:val="clear" w:pos="4536"/>
        <w:tab w:val="clear" w:pos="9072"/>
        <w:tab w:val="left" w:pos="7140"/>
      </w:tabs>
    </w:pPr>
    <w:r>
      <w:tab/>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9335F0"/>
    <w:multiLevelType w:val="hybridMultilevel"/>
    <w:tmpl w:val="D6506396"/>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
    <w:nsid w:val="0C3578CB"/>
    <w:multiLevelType w:val="hybridMultilevel"/>
    <w:tmpl w:val="DC86AB48"/>
    <w:lvl w:ilvl="0" w:tplc="7CEC0F00">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
    <w:nsid w:val="0F142CBE"/>
    <w:multiLevelType w:val="hybridMultilevel"/>
    <w:tmpl w:val="CEB0A9F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
    <w:nsid w:val="0FA97AAE"/>
    <w:multiLevelType w:val="hybridMultilevel"/>
    <w:tmpl w:val="09BA6DAC"/>
    <w:lvl w:ilvl="0" w:tplc="318C3FE0">
      <w:start w:val="1"/>
      <w:numFmt w:val="decimalZero"/>
      <w:lvlText w:val="%1."/>
      <w:lvlJc w:val="left"/>
      <w:pPr>
        <w:ind w:left="3900" w:hanging="360"/>
      </w:pPr>
      <w:rPr>
        <w:rFonts w:hint="default"/>
      </w:rPr>
    </w:lvl>
    <w:lvl w:ilvl="1" w:tplc="041A0019" w:tentative="true">
      <w:start w:val="1"/>
      <w:numFmt w:val="lowerLetter"/>
      <w:lvlText w:val="%2."/>
      <w:lvlJc w:val="left"/>
      <w:pPr>
        <w:ind w:left="4620" w:hanging="360"/>
      </w:pPr>
    </w:lvl>
    <w:lvl w:ilvl="2" w:tplc="041A001B" w:tentative="true">
      <w:start w:val="1"/>
      <w:numFmt w:val="lowerRoman"/>
      <w:lvlText w:val="%3."/>
      <w:lvlJc w:val="right"/>
      <w:pPr>
        <w:ind w:left="5340" w:hanging="180"/>
      </w:pPr>
    </w:lvl>
    <w:lvl w:ilvl="3" w:tplc="041A000F" w:tentative="true">
      <w:start w:val="1"/>
      <w:numFmt w:val="decimal"/>
      <w:lvlText w:val="%4."/>
      <w:lvlJc w:val="left"/>
      <w:pPr>
        <w:ind w:left="6060" w:hanging="360"/>
      </w:pPr>
    </w:lvl>
    <w:lvl w:ilvl="4" w:tplc="041A0019" w:tentative="true">
      <w:start w:val="1"/>
      <w:numFmt w:val="lowerLetter"/>
      <w:lvlText w:val="%5."/>
      <w:lvlJc w:val="left"/>
      <w:pPr>
        <w:ind w:left="6780" w:hanging="360"/>
      </w:pPr>
    </w:lvl>
    <w:lvl w:ilvl="5" w:tplc="041A001B" w:tentative="true">
      <w:start w:val="1"/>
      <w:numFmt w:val="lowerRoman"/>
      <w:lvlText w:val="%6."/>
      <w:lvlJc w:val="right"/>
      <w:pPr>
        <w:ind w:left="7500" w:hanging="180"/>
      </w:pPr>
    </w:lvl>
    <w:lvl w:ilvl="6" w:tplc="041A000F" w:tentative="true">
      <w:start w:val="1"/>
      <w:numFmt w:val="decimal"/>
      <w:lvlText w:val="%7."/>
      <w:lvlJc w:val="left"/>
      <w:pPr>
        <w:ind w:left="8220" w:hanging="360"/>
      </w:pPr>
    </w:lvl>
    <w:lvl w:ilvl="7" w:tplc="041A0019" w:tentative="true">
      <w:start w:val="1"/>
      <w:numFmt w:val="lowerLetter"/>
      <w:lvlText w:val="%8."/>
      <w:lvlJc w:val="left"/>
      <w:pPr>
        <w:ind w:left="8940" w:hanging="360"/>
      </w:pPr>
    </w:lvl>
    <w:lvl w:ilvl="8" w:tplc="041A001B" w:tentative="true">
      <w:start w:val="1"/>
      <w:numFmt w:val="lowerRoman"/>
      <w:lvlText w:val="%9."/>
      <w:lvlJc w:val="right"/>
      <w:pPr>
        <w:ind w:left="9660" w:hanging="180"/>
      </w:pPr>
    </w:lvl>
  </w:abstractNum>
  <w:abstractNum w:abstractNumId="4">
    <w:nsid w:val="15CA2536"/>
    <w:multiLevelType w:val="hybridMultilevel"/>
    <w:tmpl w:val="F0DE27D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5">
    <w:nsid w:val="162E127C"/>
    <w:multiLevelType w:val="hybridMultilevel"/>
    <w:tmpl w:val="34C6F08A"/>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6">
    <w:nsid w:val="192F4497"/>
    <w:multiLevelType w:val="hybridMultilevel"/>
    <w:tmpl w:val="F5C0613E"/>
    <w:lvl w:ilvl="0" w:tplc="1D521220">
      <w:start w:val="1"/>
      <w:numFmt w:val="decimal"/>
      <w:lvlText w:val="%1."/>
      <w:lvlJc w:val="left"/>
      <w:pPr>
        <w:tabs>
          <w:tab w:val="num" w:pos="1068"/>
        </w:tabs>
        <w:ind w:left="1068" w:hanging="360"/>
      </w:pPr>
      <w:rPr>
        <w:rFonts w:hint="default"/>
      </w:rPr>
    </w:lvl>
    <w:lvl w:ilvl="1" w:tplc="041A0019" w:tentative="true">
      <w:start w:val="1"/>
      <w:numFmt w:val="lowerLetter"/>
      <w:lvlText w:val="%2."/>
      <w:lvlJc w:val="left"/>
      <w:pPr>
        <w:tabs>
          <w:tab w:val="num" w:pos="1788"/>
        </w:tabs>
        <w:ind w:left="1788" w:hanging="360"/>
      </w:pPr>
    </w:lvl>
    <w:lvl w:ilvl="2" w:tplc="041A001B" w:tentative="true">
      <w:start w:val="1"/>
      <w:numFmt w:val="lowerRoman"/>
      <w:lvlText w:val="%3."/>
      <w:lvlJc w:val="right"/>
      <w:pPr>
        <w:tabs>
          <w:tab w:val="num" w:pos="2508"/>
        </w:tabs>
        <w:ind w:left="2508" w:hanging="180"/>
      </w:pPr>
    </w:lvl>
    <w:lvl w:ilvl="3" w:tplc="041A000F" w:tentative="true">
      <w:start w:val="1"/>
      <w:numFmt w:val="decimal"/>
      <w:lvlText w:val="%4."/>
      <w:lvlJc w:val="left"/>
      <w:pPr>
        <w:tabs>
          <w:tab w:val="num" w:pos="3228"/>
        </w:tabs>
        <w:ind w:left="3228" w:hanging="360"/>
      </w:pPr>
    </w:lvl>
    <w:lvl w:ilvl="4" w:tplc="041A0019" w:tentative="true">
      <w:start w:val="1"/>
      <w:numFmt w:val="lowerLetter"/>
      <w:lvlText w:val="%5."/>
      <w:lvlJc w:val="left"/>
      <w:pPr>
        <w:tabs>
          <w:tab w:val="num" w:pos="3948"/>
        </w:tabs>
        <w:ind w:left="3948" w:hanging="360"/>
      </w:pPr>
    </w:lvl>
    <w:lvl w:ilvl="5" w:tplc="041A001B" w:tentative="true">
      <w:start w:val="1"/>
      <w:numFmt w:val="lowerRoman"/>
      <w:lvlText w:val="%6."/>
      <w:lvlJc w:val="right"/>
      <w:pPr>
        <w:tabs>
          <w:tab w:val="num" w:pos="4668"/>
        </w:tabs>
        <w:ind w:left="4668" w:hanging="180"/>
      </w:pPr>
    </w:lvl>
    <w:lvl w:ilvl="6" w:tplc="041A000F" w:tentative="true">
      <w:start w:val="1"/>
      <w:numFmt w:val="decimal"/>
      <w:lvlText w:val="%7."/>
      <w:lvlJc w:val="left"/>
      <w:pPr>
        <w:tabs>
          <w:tab w:val="num" w:pos="5388"/>
        </w:tabs>
        <w:ind w:left="5388" w:hanging="360"/>
      </w:pPr>
    </w:lvl>
    <w:lvl w:ilvl="7" w:tplc="041A0019" w:tentative="true">
      <w:start w:val="1"/>
      <w:numFmt w:val="lowerLetter"/>
      <w:lvlText w:val="%8."/>
      <w:lvlJc w:val="left"/>
      <w:pPr>
        <w:tabs>
          <w:tab w:val="num" w:pos="6108"/>
        </w:tabs>
        <w:ind w:left="6108" w:hanging="360"/>
      </w:pPr>
    </w:lvl>
    <w:lvl w:ilvl="8" w:tplc="041A001B" w:tentative="true">
      <w:start w:val="1"/>
      <w:numFmt w:val="lowerRoman"/>
      <w:lvlText w:val="%9."/>
      <w:lvlJc w:val="right"/>
      <w:pPr>
        <w:tabs>
          <w:tab w:val="num" w:pos="6828"/>
        </w:tabs>
        <w:ind w:left="6828" w:hanging="180"/>
      </w:pPr>
    </w:lvl>
  </w:abstractNum>
  <w:abstractNum w:abstractNumId="7">
    <w:nsid w:val="19B03B23"/>
    <w:multiLevelType w:val="hybridMultilevel"/>
    <w:tmpl w:val="5E2C3C5C"/>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1C7567F6"/>
    <w:multiLevelType w:val="hybridMultilevel"/>
    <w:tmpl w:val="EB629736"/>
    <w:lvl w:ilvl="0" w:tplc="9F142C6E">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9">
    <w:nsid w:val="1DB42C2D"/>
    <w:multiLevelType w:val="hybridMultilevel"/>
    <w:tmpl w:val="804C4D8A"/>
    <w:lvl w:ilvl="0" w:tplc="2DBCDE8E">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1DB6762B"/>
    <w:multiLevelType w:val="hybridMultilevel"/>
    <w:tmpl w:val="70EED98A"/>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11">
    <w:nsid w:val="2AD72D28"/>
    <w:multiLevelType w:val="hybridMultilevel"/>
    <w:tmpl w:val="380EE082"/>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2">
    <w:nsid w:val="2DA70D17"/>
    <w:multiLevelType w:val="hybridMultilevel"/>
    <w:tmpl w:val="169E213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2E12261C"/>
    <w:multiLevelType w:val="hybridMultilevel"/>
    <w:tmpl w:val="4E7450D0"/>
    <w:lvl w:ilvl="0" w:tplc="23F4D0C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4">
    <w:nsid w:val="2EB76D0D"/>
    <w:multiLevelType w:val="hybridMultilevel"/>
    <w:tmpl w:val="1A0E06D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5">
    <w:nsid w:val="2F685A01"/>
    <w:multiLevelType w:val="hybridMultilevel"/>
    <w:tmpl w:val="626C1EF2"/>
    <w:lvl w:ilvl="0" w:tplc="54302C8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6">
    <w:nsid w:val="30101491"/>
    <w:multiLevelType w:val="hybridMultilevel"/>
    <w:tmpl w:val="C3449158"/>
    <w:lvl w:ilvl="0" w:tplc="0CE866D0">
      <w:start w:val="1"/>
      <w:numFmt w:val="decimalZero"/>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342F3C1B"/>
    <w:multiLevelType w:val="hybridMultilevel"/>
    <w:tmpl w:val="A5F423A2"/>
    <w:lvl w:ilvl="0" w:tplc="D1D08DC0">
      <w:start w:val="1"/>
      <w:numFmt w:val="upperRoman"/>
      <w:lvlText w:val="%1."/>
      <w:lvlJc w:val="left"/>
      <w:pPr>
        <w:ind w:left="1428" w:hanging="720"/>
      </w:pPr>
    </w:lvl>
    <w:lvl w:ilvl="1" w:tplc="041A0019">
      <w:start w:val="1"/>
      <w:numFmt w:val="lowerLetter"/>
      <w:lvlText w:val="%2."/>
      <w:lvlJc w:val="left"/>
      <w:pPr>
        <w:ind w:left="1788" w:hanging="360"/>
      </w:pPr>
    </w:lvl>
    <w:lvl w:ilvl="2" w:tplc="041A001B">
      <w:start w:val="1"/>
      <w:numFmt w:val="lowerRoman"/>
      <w:lvlText w:val="%3."/>
      <w:lvlJc w:val="right"/>
      <w:pPr>
        <w:ind w:left="2508" w:hanging="180"/>
      </w:pPr>
    </w:lvl>
    <w:lvl w:ilvl="3" w:tplc="041A000F">
      <w:start w:val="1"/>
      <w:numFmt w:val="decimal"/>
      <w:lvlText w:val="%4."/>
      <w:lvlJc w:val="left"/>
      <w:pPr>
        <w:ind w:left="3228" w:hanging="360"/>
      </w:pPr>
    </w:lvl>
    <w:lvl w:ilvl="4" w:tplc="041A0019">
      <w:start w:val="1"/>
      <w:numFmt w:val="lowerLetter"/>
      <w:lvlText w:val="%5."/>
      <w:lvlJc w:val="left"/>
      <w:pPr>
        <w:ind w:left="3948" w:hanging="360"/>
      </w:pPr>
    </w:lvl>
    <w:lvl w:ilvl="5" w:tplc="041A001B">
      <w:start w:val="1"/>
      <w:numFmt w:val="lowerRoman"/>
      <w:lvlText w:val="%6."/>
      <w:lvlJc w:val="right"/>
      <w:pPr>
        <w:ind w:left="4668" w:hanging="180"/>
      </w:pPr>
    </w:lvl>
    <w:lvl w:ilvl="6" w:tplc="041A000F">
      <w:start w:val="1"/>
      <w:numFmt w:val="decimal"/>
      <w:lvlText w:val="%7."/>
      <w:lvlJc w:val="left"/>
      <w:pPr>
        <w:ind w:left="5388" w:hanging="360"/>
      </w:pPr>
    </w:lvl>
    <w:lvl w:ilvl="7" w:tplc="041A0019">
      <w:start w:val="1"/>
      <w:numFmt w:val="lowerLetter"/>
      <w:lvlText w:val="%8."/>
      <w:lvlJc w:val="left"/>
      <w:pPr>
        <w:ind w:left="6108" w:hanging="360"/>
      </w:pPr>
    </w:lvl>
    <w:lvl w:ilvl="8" w:tplc="041A001B">
      <w:start w:val="1"/>
      <w:numFmt w:val="lowerRoman"/>
      <w:lvlText w:val="%9."/>
      <w:lvlJc w:val="right"/>
      <w:pPr>
        <w:ind w:left="6828" w:hanging="180"/>
      </w:pPr>
    </w:lvl>
  </w:abstractNum>
  <w:abstractNum w:abstractNumId="18">
    <w:nsid w:val="3F9C001C"/>
    <w:multiLevelType w:val="hybridMultilevel"/>
    <w:tmpl w:val="4B16E170"/>
    <w:lvl w:ilvl="0" w:tplc="0694D1CE">
      <w:start w:val="26"/>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9">
    <w:nsid w:val="42185C66"/>
    <w:multiLevelType w:val="hybridMultilevel"/>
    <w:tmpl w:val="87C076D8"/>
    <w:lvl w:ilvl="0" w:tplc="B256355C">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20">
    <w:nsid w:val="44DA10E2"/>
    <w:multiLevelType w:val="hybridMultilevel"/>
    <w:tmpl w:val="E52A33F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1">
    <w:nsid w:val="4E0B4635"/>
    <w:multiLevelType w:val="hybridMultilevel"/>
    <w:tmpl w:val="DD9C27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2">
    <w:nsid w:val="4E7E6AD3"/>
    <w:multiLevelType w:val="hybridMultilevel"/>
    <w:tmpl w:val="52004C28"/>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3">
    <w:nsid w:val="4EBA6CA4"/>
    <w:multiLevelType w:val="hybridMultilevel"/>
    <w:tmpl w:val="E2C2D2E4"/>
    <w:lvl w:ilvl="0" w:tplc="80E8E892">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4">
    <w:nsid w:val="55804DCA"/>
    <w:multiLevelType w:val="hybridMultilevel"/>
    <w:tmpl w:val="BBCE3CEE"/>
    <w:lvl w:ilvl="0" w:tplc="07C0CFF0">
      <w:numFmt w:val="bullet"/>
      <w:lvlText w:val="-"/>
      <w:lvlJc w:val="left"/>
      <w:pPr>
        <w:ind w:left="1080" w:hanging="360"/>
      </w:pPr>
      <w:rPr>
        <w:rFonts w:hint="default" w:ascii="Arial" w:hAnsi="Arial" w:eastAsia="Times New Roman" w:cs="Arial"/>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25">
    <w:nsid w:val="57337A1A"/>
    <w:multiLevelType w:val="hybridMultilevel"/>
    <w:tmpl w:val="099C07F0"/>
    <w:lvl w:ilvl="0" w:tplc="041A000F">
      <w:start w:val="1"/>
      <w:numFmt w:val="decimal"/>
      <w:lvlText w:val="%1."/>
      <w:lvlJc w:val="left"/>
      <w:pPr>
        <w:tabs>
          <w:tab w:val="num" w:pos="540"/>
        </w:tabs>
        <w:ind w:left="540" w:hanging="360"/>
      </w:pPr>
      <w:rPr>
        <w:rFonts w:hint="default"/>
      </w:rPr>
    </w:lvl>
    <w:lvl w:ilvl="1" w:tplc="041A0019" w:tentative="true">
      <w:start w:val="1"/>
      <w:numFmt w:val="lowerLetter"/>
      <w:lvlText w:val="%2."/>
      <w:lvlJc w:val="left"/>
      <w:pPr>
        <w:tabs>
          <w:tab w:val="num" w:pos="1260"/>
        </w:tabs>
        <w:ind w:left="1260" w:hanging="360"/>
      </w:pPr>
    </w:lvl>
    <w:lvl w:ilvl="2" w:tplc="041A001B" w:tentative="true">
      <w:start w:val="1"/>
      <w:numFmt w:val="lowerRoman"/>
      <w:lvlText w:val="%3."/>
      <w:lvlJc w:val="right"/>
      <w:pPr>
        <w:tabs>
          <w:tab w:val="num" w:pos="1980"/>
        </w:tabs>
        <w:ind w:left="1980" w:hanging="180"/>
      </w:pPr>
    </w:lvl>
    <w:lvl w:ilvl="3" w:tplc="041A000F" w:tentative="true">
      <w:start w:val="1"/>
      <w:numFmt w:val="decimal"/>
      <w:lvlText w:val="%4."/>
      <w:lvlJc w:val="left"/>
      <w:pPr>
        <w:tabs>
          <w:tab w:val="num" w:pos="2700"/>
        </w:tabs>
        <w:ind w:left="2700" w:hanging="360"/>
      </w:pPr>
    </w:lvl>
    <w:lvl w:ilvl="4" w:tplc="041A0019" w:tentative="true">
      <w:start w:val="1"/>
      <w:numFmt w:val="lowerLetter"/>
      <w:lvlText w:val="%5."/>
      <w:lvlJc w:val="left"/>
      <w:pPr>
        <w:tabs>
          <w:tab w:val="num" w:pos="3420"/>
        </w:tabs>
        <w:ind w:left="3420" w:hanging="360"/>
      </w:pPr>
    </w:lvl>
    <w:lvl w:ilvl="5" w:tplc="041A001B" w:tentative="true">
      <w:start w:val="1"/>
      <w:numFmt w:val="lowerRoman"/>
      <w:lvlText w:val="%6."/>
      <w:lvlJc w:val="right"/>
      <w:pPr>
        <w:tabs>
          <w:tab w:val="num" w:pos="4140"/>
        </w:tabs>
        <w:ind w:left="4140" w:hanging="180"/>
      </w:pPr>
    </w:lvl>
    <w:lvl w:ilvl="6" w:tplc="041A000F" w:tentative="true">
      <w:start w:val="1"/>
      <w:numFmt w:val="decimal"/>
      <w:lvlText w:val="%7."/>
      <w:lvlJc w:val="left"/>
      <w:pPr>
        <w:tabs>
          <w:tab w:val="num" w:pos="4860"/>
        </w:tabs>
        <w:ind w:left="4860" w:hanging="360"/>
      </w:pPr>
    </w:lvl>
    <w:lvl w:ilvl="7" w:tplc="041A0019" w:tentative="true">
      <w:start w:val="1"/>
      <w:numFmt w:val="lowerLetter"/>
      <w:lvlText w:val="%8."/>
      <w:lvlJc w:val="left"/>
      <w:pPr>
        <w:tabs>
          <w:tab w:val="num" w:pos="5580"/>
        </w:tabs>
        <w:ind w:left="5580" w:hanging="360"/>
      </w:pPr>
    </w:lvl>
    <w:lvl w:ilvl="8" w:tplc="041A001B" w:tentative="true">
      <w:start w:val="1"/>
      <w:numFmt w:val="lowerRoman"/>
      <w:lvlText w:val="%9."/>
      <w:lvlJc w:val="right"/>
      <w:pPr>
        <w:tabs>
          <w:tab w:val="num" w:pos="6300"/>
        </w:tabs>
        <w:ind w:left="6300" w:hanging="180"/>
      </w:pPr>
    </w:lvl>
  </w:abstractNum>
  <w:abstractNum w:abstractNumId="26">
    <w:nsid w:val="5B5D52F4"/>
    <w:multiLevelType w:val="hybridMultilevel"/>
    <w:tmpl w:val="2B001D2E"/>
    <w:lvl w:ilvl="0" w:tplc="6FAEE9C0">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7">
    <w:nsid w:val="62F104AD"/>
    <w:multiLevelType w:val="hybridMultilevel"/>
    <w:tmpl w:val="924ABB84"/>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8">
    <w:nsid w:val="67556554"/>
    <w:multiLevelType w:val="hybridMultilevel"/>
    <w:tmpl w:val="7130DC9E"/>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29">
    <w:nsid w:val="693E4BD8"/>
    <w:multiLevelType w:val="hybridMultilevel"/>
    <w:tmpl w:val="6A42F47C"/>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0">
    <w:nsid w:val="731D7412"/>
    <w:multiLevelType w:val="hybridMultilevel"/>
    <w:tmpl w:val="12000C32"/>
    <w:lvl w:ilvl="0" w:tplc="33443336">
      <w:start w:val="1"/>
      <w:numFmt w:val="upperRoman"/>
      <w:lvlText w:val="%1."/>
      <w:lvlJc w:val="left"/>
      <w:pPr>
        <w:ind w:left="1425" w:hanging="720"/>
      </w:pPr>
      <w:rPr>
        <w:rFonts w:hint="default"/>
      </w:rPr>
    </w:lvl>
    <w:lvl w:ilvl="1" w:tplc="041A0019" w:tentative="true">
      <w:start w:val="1"/>
      <w:numFmt w:val="lowerLetter"/>
      <w:lvlText w:val="%2."/>
      <w:lvlJc w:val="left"/>
      <w:pPr>
        <w:ind w:left="1785" w:hanging="360"/>
      </w:pPr>
    </w:lvl>
    <w:lvl w:ilvl="2" w:tplc="041A001B" w:tentative="true">
      <w:start w:val="1"/>
      <w:numFmt w:val="lowerRoman"/>
      <w:lvlText w:val="%3."/>
      <w:lvlJc w:val="right"/>
      <w:pPr>
        <w:ind w:left="2505" w:hanging="180"/>
      </w:pPr>
    </w:lvl>
    <w:lvl w:ilvl="3" w:tplc="041A000F" w:tentative="true">
      <w:start w:val="1"/>
      <w:numFmt w:val="decimal"/>
      <w:lvlText w:val="%4."/>
      <w:lvlJc w:val="left"/>
      <w:pPr>
        <w:ind w:left="3225" w:hanging="360"/>
      </w:pPr>
    </w:lvl>
    <w:lvl w:ilvl="4" w:tplc="041A0019" w:tentative="true">
      <w:start w:val="1"/>
      <w:numFmt w:val="lowerLetter"/>
      <w:lvlText w:val="%5."/>
      <w:lvlJc w:val="left"/>
      <w:pPr>
        <w:ind w:left="3945" w:hanging="360"/>
      </w:pPr>
    </w:lvl>
    <w:lvl w:ilvl="5" w:tplc="041A001B" w:tentative="true">
      <w:start w:val="1"/>
      <w:numFmt w:val="lowerRoman"/>
      <w:lvlText w:val="%6."/>
      <w:lvlJc w:val="right"/>
      <w:pPr>
        <w:ind w:left="4665" w:hanging="180"/>
      </w:pPr>
    </w:lvl>
    <w:lvl w:ilvl="6" w:tplc="041A000F" w:tentative="true">
      <w:start w:val="1"/>
      <w:numFmt w:val="decimal"/>
      <w:lvlText w:val="%7."/>
      <w:lvlJc w:val="left"/>
      <w:pPr>
        <w:ind w:left="5385" w:hanging="360"/>
      </w:pPr>
    </w:lvl>
    <w:lvl w:ilvl="7" w:tplc="041A0019" w:tentative="true">
      <w:start w:val="1"/>
      <w:numFmt w:val="lowerLetter"/>
      <w:lvlText w:val="%8."/>
      <w:lvlJc w:val="left"/>
      <w:pPr>
        <w:ind w:left="6105" w:hanging="360"/>
      </w:pPr>
    </w:lvl>
    <w:lvl w:ilvl="8" w:tplc="041A001B" w:tentative="true">
      <w:start w:val="1"/>
      <w:numFmt w:val="lowerRoman"/>
      <w:lvlText w:val="%9."/>
      <w:lvlJc w:val="right"/>
      <w:pPr>
        <w:ind w:left="6825" w:hanging="180"/>
      </w:pPr>
    </w:lvl>
  </w:abstractNum>
  <w:abstractNum w:abstractNumId="31">
    <w:nsid w:val="75936679"/>
    <w:multiLevelType w:val="hybridMultilevel"/>
    <w:tmpl w:val="D7EABA50"/>
    <w:lvl w:ilvl="0" w:tplc="041A000F">
      <w:start w:val="1"/>
      <w:numFmt w:val="decimal"/>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32">
    <w:nsid w:val="796C7249"/>
    <w:multiLevelType w:val="hybridMultilevel"/>
    <w:tmpl w:val="2190089A"/>
    <w:lvl w:ilvl="0" w:tplc="AC5A8CDA">
      <w:start w:val="2"/>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6"/>
  </w:num>
  <w:num w:numId="2">
    <w:abstractNumId w:val="28"/>
  </w:num>
  <w:num w:numId="3">
    <w:abstractNumId w:val="14"/>
  </w:num>
  <w:num w:numId="4">
    <w:abstractNumId w:val="29"/>
  </w:num>
  <w:num w:numId="5">
    <w:abstractNumId w:val="5"/>
  </w:num>
  <w:num w:numId="6">
    <w:abstractNumId w:val="11"/>
  </w:num>
  <w:num w:numId="7">
    <w:abstractNumId w:val="0"/>
  </w:num>
  <w:num w:numId="8">
    <w:abstractNumId w:val="21"/>
  </w:num>
  <w:num w:numId="9">
    <w:abstractNumId w:val="31"/>
  </w:num>
  <w:num w:numId="10">
    <w:abstractNumId w:val="2"/>
  </w:num>
  <w:num w:numId="11">
    <w:abstractNumId w:val="27"/>
  </w:num>
  <w:num w:numId="12">
    <w:abstractNumId w:val="22"/>
  </w:num>
  <w:num w:numId="13">
    <w:abstractNumId w:val="4"/>
  </w:num>
  <w:num w:numId="14">
    <w:abstractNumId w:val="10"/>
  </w:num>
  <w:num w:numId="15">
    <w:abstractNumId w:val="25"/>
  </w:num>
  <w:num w:numId="16">
    <w:abstractNumId w:val="20"/>
  </w:num>
  <w:num w:numId="17">
    <w:abstractNumId w:val="16"/>
  </w:num>
  <w:num w:numId="18">
    <w:abstractNumId w:val="15"/>
  </w:num>
  <w:num w:numId="19">
    <w:abstractNumId w:val="23"/>
  </w:num>
  <w:num w:numId="20">
    <w:abstractNumId w:val="26"/>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9"/>
  </w:num>
  <w:num w:numId="24">
    <w:abstractNumId w:val="13"/>
  </w:num>
  <w:num w:numId="25">
    <w:abstractNumId w:val="8"/>
  </w:num>
  <w:num w:numId="26">
    <w:abstractNumId w:val="3"/>
  </w:num>
  <w:num w:numId="27">
    <w:abstractNumId w:val="1"/>
  </w:num>
  <w:num w:numId="28">
    <w:abstractNumId w:val="7"/>
  </w:num>
  <w:num w:numId="29">
    <w:abstractNumId w:val="32"/>
  </w:num>
  <w:num w:numId="30">
    <w:abstractNumId w:val="18"/>
  </w:num>
  <w:num w:numId="31">
    <w:abstractNumId w:val="24"/>
  </w:num>
  <w:num w:numId="32">
    <w:abstractNumId w:val="12"/>
  </w:num>
  <w:num w:numId="33">
    <w:abstractNumId w:val="9"/>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20"/>
  <w:attachedTemplate r:id="rId1"/>
  <w:stylePaneFormatFilter w:val="3F01"/>
  <w:defaultTabStop w:val="708"/>
  <w:hyphenationZone w:val="425"/>
  <w:characterSpacingControl w:val="doNotCompress"/>
  <w:hdrShapeDefaults>
    <o:shapedefaults spidmax="2050"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7206"/>
    <w:rsid w:val="00000488"/>
    <w:rsid w:val="00000FB5"/>
    <w:rsid w:val="00000FF0"/>
    <w:rsid w:val="00001134"/>
    <w:rsid w:val="000015EC"/>
    <w:rsid w:val="0000172E"/>
    <w:rsid w:val="00002D03"/>
    <w:rsid w:val="000035BC"/>
    <w:rsid w:val="00004F9E"/>
    <w:rsid w:val="0000591B"/>
    <w:rsid w:val="000073B3"/>
    <w:rsid w:val="00007580"/>
    <w:rsid w:val="000075E7"/>
    <w:rsid w:val="0001029D"/>
    <w:rsid w:val="00010E24"/>
    <w:rsid w:val="0001117F"/>
    <w:rsid w:val="00011DFB"/>
    <w:rsid w:val="00012747"/>
    <w:rsid w:val="00012CD4"/>
    <w:rsid w:val="00013B91"/>
    <w:rsid w:val="00013D41"/>
    <w:rsid w:val="000148FA"/>
    <w:rsid w:val="0001548F"/>
    <w:rsid w:val="00015679"/>
    <w:rsid w:val="00016828"/>
    <w:rsid w:val="00016E0F"/>
    <w:rsid w:val="0001743B"/>
    <w:rsid w:val="000174A6"/>
    <w:rsid w:val="00017624"/>
    <w:rsid w:val="00017F01"/>
    <w:rsid w:val="00017F57"/>
    <w:rsid w:val="000202DF"/>
    <w:rsid w:val="0002294D"/>
    <w:rsid w:val="00022FD7"/>
    <w:rsid w:val="00023233"/>
    <w:rsid w:val="000235B3"/>
    <w:rsid w:val="000239FD"/>
    <w:rsid w:val="00023EC6"/>
    <w:rsid w:val="000247B8"/>
    <w:rsid w:val="00024AA4"/>
    <w:rsid w:val="0002500E"/>
    <w:rsid w:val="000251FF"/>
    <w:rsid w:val="00025549"/>
    <w:rsid w:val="00025D96"/>
    <w:rsid w:val="00025EEA"/>
    <w:rsid w:val="00026113"/>
    <w:rsid w:val="000261B9"/>
    <w:rsid w:val="00026876"/>
    <w:rsid w:val="00026AE0"/>
    <w:rsid w:val="00027149"/>
    <w:rsid w:val="000278F8"/>
    <w:rsid w:val="0003049C"/>
    <w:rsid w:val="00030DD2"/>
    <w:rsid w:val="00031142"/>
    <w:rsid w:val="0003123E"/>
    <w:rsid w:val="00031F05"/>
    <w:rsid w:val="00032D2F"/>
    <w:rsid w:val="00033879"/>
    <w:rsid w:val="00033ADD"/>
    <w:rsid w:val="0003468D"/>
    <w:rsid w:val="000349A2"/>
    <w:rsid w:val="000349BE"/>
    <w:rsid w:val="000358B0"/>
    <w:rsid w:val="00036043"/>
    <w:rsid w:val="00036B9D"/>
    <w:rsid w:val="00036C86"/>
    <w:rsid w:val="00036DE6"/>
    <w:rsid w:val="00037363"/>
    <w:rsid w:val="00037BAC"/>
    <w:rsid w:val="00040351"/>
    <w:rsid w:val="00040A5C"/>
    <w:rsid w:val="00040C72"/>
    <w:rsid w:val="0004167D"/>
    <w:rsid w:val="00041D8F"/>
    <w:rsid w:val="00041F24"/>
    <w:rsid w:val="0004248E"/>
    <w:rsid w:val="000425DC"/>
    <w:rsid w:val="00042BB1"/>
    <w:rsid w:val="00042D38"/>
    <w:rsid w:val="00043F9C"/>
    <w:rsid w:val="00043FBD"/>
    <w:rsid w:val="000449EF"/>
    <w:rsid w:val="000462CF"/>
    <w:rsid w:val="00046359"/>
    <w:rsid w:val="000468D0"/>
    <w:rsid w:val="00046D6E"/>
    <w:rsid w:val="00046F47"/>
    <w:rsid w:val="000471C6"/>
    <w:rsid w:val="000474C1"/>
    <w:rsid w:val="00050987"/>
    <w:rsid w:val="00051C58"/>
    <w:rsid w:val="000521DB"/>
    <w:rsid w:val="00052D92"/>
    <w:rsid w:val="00052FA2"/>
    <w:rsid w:val="00054ACD"/>
    <w:rsid w:val="00054ACE"/>
    <w:rsid w:val="00054BAF"/>
    <w:rsid w:val="00054C82"/>
    <w:rsid w:val="000550AE"/>
    <w:rsid w:val="00055257"/>
    <w:rsid w:val="00055C52"/>
    <w:rsid w:val="000564AD"/>
    <w:rsid w:val="000568D6"/>
    <w:rsid w:val="000569D5"/>
    <w:rsid w:val="00056E8D"/>
    <w:rsid w:val="00056EC1"/>
    <w:rsid w:val="000617EE"/>
    <w:rsid w:val="0006181E"/>
    <w:rsid w:val="00061F9F"/>
    <w:rsid w:val="000621BE"/>
    <w:rsid w:val="000622C3"/>
    <w:rsid w:val="000631ED"/>
    <w:rsid w:val="000639CB"/>
    <w:rsid w:val="000645CE"/>
    <w:rsid w:val="00064A8E"/>
    <w:rsid w:val="00064EE6"/>
    <w:rsid w:val="00064F73"/>
    <w:rsid w:val="00065098"/>
    <w:rsid w:val="000654D8"/>
    <w:rsid w:val="000657AB"/>
    <w:rsid w:val="00066073"/>
    <w:rsid w:val="00066086"/>
    <w:rsid w:val="000660EC"/>
    <w:rsid w:val="0006663F"/>
    <w:rsid w:val="00066AEB"/>
    <w:rsid w:val="00066D9F"/>
    <w:rsid w:val="0006752A"/>
    <w:rsid w:val="00070D47"/>
    <w:rsid w:val="000713F0"/>
    <w:rsid w:val="0007323C"/>
    <w:rsid w:val="00073975"/>
    <w:rsid w:val="00075429"/>
    <w:rsid w:val="00075AA0"/>
    <w:rsid w:val="00075BC1"/>
    <w:rsid w:val="00076473"/>
    <w:rsid w:val="000764E5"/>
    <w:rsid w:val="00076785"/>
    <w:rsid w:val="00076C6E"/>
    <w:rsid w:val="00077323"/>
    <w:rsid w:val="00080D26"/>
    <w:rsid w:val="000816DC"/>
    <w:rsid w:val="000824A7"/>
    <w:rsid w:val="00082553"/>
    <w:rsid w:val="00082CA4"/>
    <w:rsid w:val="00083059"/>
    <w:rsid w:val="0008351F"/>
    <w:rsid w:val="00085092"/>
    <w:rsid w:val="00085BCC"/>
    <w:rsid w:val="00085C95"/>
    <w:rsid w:val="0008628E"/>
    <w:rsid w:val="00087484"/>
    <w:rsid w:val="00090319"/>
    <w:rsid w:val="000914A9"/>
    <w:rsid w:val="0009168A"/>
    <w:rsid w:val="00092854"/>
    <w:rsid w:val="00092BA0"/>
    <w:rsid w:val="00093AD3"/>
    <w:rsid w:val="0009491A"/>
    <w:rsid w:val="000953F2"/>
    <w:rsid w:val="00095F17"/>
    <w:rsid w:val="000961BE"/>
    <w:rsid w:val="00096C70"/>
    <w:rsid w:val="00097500"/>
    <w:rsid w:val="0009782F"/>
    <w:rsid w:val="000979B2"/>
    <w:rsid w:val="000A001D"/>
    <w:rsid w:val="000A0131"/>
    <w:rsid w:val="000A0C0E"/>
    <w:rsid w:val="000A1700"/>
    <w:rsid w:val="000A1719"/>
    <w:rsid w:val="000A2176"/>
    <w:rsid w:val="000A23AA"/>
    <w:rsid w:val="000A2421"/>
    <w:rsid w:val="000A2808"/>
    <w:rsid w:val="000A2AAF"/>
    <w:rsid w:val="000A3A5F"/>
    <w:rsid w:val="000A40DC"/>
    <w:rsid w:val="000A4D17"/>
    <w:rsid w:val="000A50C0"/>
    <w:rsid w:val="000A5384"/>
    <w:rsid w:val="000A63F2"/>
    <w:rsid w:val="000A6F28"/>
    <w:rsid w:val="000A7045"/>
    <w:rsid w:val="000A717B"/>
    <w:rsid w:val="000B018F"/>
    <w:rsid w:val="000B0240"/>
    <w:rsid w:val="000B0789"/>
    <w:rsid w:val="000B0889"/>
    <w:rsid w:val="000B0C4D"/>
    <w:rsid w:val="000B1405"/>
    <w:rsid w:val="000B2479"/>
    <w:rsid w:val="000B2ACB"/>
    <w:rsid w:val="000B4A9E"/>
    <w:rsid w:val="000B518F"/>
    <w:rsid w:val="000B596C"/>
    <w:rsid w:val="000B5DAF"/>
    <w:rsid w:val="000B658C"/>
    <w:rsid w:val="000B7353"/>
    <w:rsid w:val="000B738F"/>
    <w:rsid w:val="000B7ADF"/>
    <w:rsid w:val="000B7B9C"/>
    <w:rsid w:val="000C005E"/>
    <w:rsid w:val="000C0789"/>
    <w:rsid w:val="000C0AF5"/>
    <w:rsid w:val="000C0BF2"/>
    <w:rsid w:val="000C2475"/>
    <w:rsid w:val="000C2536"/>
    <w:rsid w:val="000C2847"/>
    <w:rsid w:val="000C3261"/>
    <w:rsid w:val="000C32A2"/>
    <w:rsid w:val="000C3885"/>
    <w:rsid w:val="000C3B03"/>
    <w:rsid w:val="000C3D41"/>
    <w:rsid w:val="000C4077"/>
    <w:rsid w:val="000C501C"/>
    <w:rsid w:val="000C5593"/>
    <w:rsid w:val="000C59FE"/>
    <w:rsid w:val="000C5D28"/>
    <w:rsid w:val="000C644B"/>
    <w:rsid w:val="000C6C4A"/>
    <w:rsid w:val="000C78AA"/>
    <w:rsid w:val="000D05FE"/>
    <w:rsid w:val="000D0E9A"/>
    <w:rsid w:val="000D0F06"/>
    <w:rsid w:val="000D1561"/>
    <w:rsid w:val="000D161F"/>
    <w:rsid w:val="000D2056"/>
    <w:rsid w:val="000D25D6"/>
    <w:rsid w:val="000D2784"/>
    <w:rsid w:val="000D3C46"/>
    <w:rsid w:val="000D3E36"/>
    <w:rsid w:val="000D4E7E"/>
    <w:rsid w:val="000D526C"/>
    <w:rsid w:val="000D5CF2"/>
    <w:rsid w:val="000D5E58"/>
    <w:rsid w:val="000D60BB"/>
    <w:rsid w:val="000D640D"/>
    <w:rsid w:val="000D6C40"/>
    <w:rsid w:val="000D6C41"/>
    <w:rsid w:val="000D6C6C"/>
    <w:rsid w:val="000D7246"/>
    <w:rsid w:val="000D78D9"/>
    <w:rsid w:val="000E0706"/>
    <w:rsid w:val="000E13D2"/>
    <w:rsid w:val="000E1EFD"/>
    <w:rsid w:val="000E216C"/>
    <w:rsid w:val="000E236F"/>
    <w:rsid w:val="000E27B6"/>
    <w:rsid w:val="000E2DCD"/>
    <w:rsid w:val="000E3264"/>
    <w:rsid w:val="000E4A11"/>
    <w:rsid w:val="000E4F15"/>
    <w:rsid w:val="000E6B19"/>
    <w:rsid w:val="000F054F"/>
    <w:rsid w:val="000F0828"/>
    <w:rsid w:val="000F1AD4"/>
    <w:rsid w:val="000F20FE"/>
    <w:rsid w:val="000F231D"/>
    <w:rsid w:val="000F2933"/>
    <w:rsid w:val="000F30AE"/>
    <w:rsid w:val="000F36E5"/>
    <w:rsid w:val="000F3871"/>
    <w:rsid w:val="000F4859"/>
    <w:rsid w:val="000F4F32"/>
    <w:rsid w:val="000F5838"/>
    <w:rsid w:val="000F59A6"/>
    <w:rsid w:val="000F6042"/>
    <w:rsid w:val="000F7173"/>
    <w:rsid w:val="000F71C4"/>
    <w:rsid w:val="000F7422"/>
    <w:rsid w:val="000F756A"/>
    <w:rsid w:val="000F7C67"/>
    <w:rsid w:val="00100245"/>
    <w:rsid w:val="00100D26"/>
    <w:rsid w:val="00101553"/>
    <w:rsid w:val="00101EF4"/>
    <w:rsid w:val="00103B0E"/>
    <w:rsid w:val="00104560"/>
    <w:rsid w:val="0010643A"/>
    <w:rsid w:val="00106C4D"/>
    <w:rsid w:val="001079CE"/>
    <w:rsid w:val="00107A36"/>
    <w:rsid w:val="00111008"/>
    <w:rsid w:val="0011116A"/>
    <w:rsid w:val="00111172"/>
    <w:rsid w:val="00111D1F"/>
    <w:rsid w:val="00112ED8"/>
    <w:rsid w:val="001134D6"/>
    <w:rsid w:val="001137B3"/>
    <w:rsid w:val="00113E20"/>
    <w:rsid w:val="00114587"/>
    <w:rsid w:val="001148C2"/>
    <w:rsid w:val="00114C6F"/>
    <w:rsid w:val="00114E18"/>
    <w:rsid w:val="001151F9"/>
    <w:rsid w:val="001153DE"/>
    <w:rsid w:val="00116806"/>
    <w:rsid w:val="00116DAF"/>
    <w:rsid w:val="00117A22"/>
    <w:rsid w:val="001205FE"/>
    <w:rsid w:val="00121A1F"/>
    <w:rsid w:val="00121F6A"/>
    <w:rsid w:val="0012253A"/>
    <w:rsid w:val="00124E9D"/>
    <w:rsid w:val="00127658"/>
    <w:rsid w:val="00127AEB"/>
    <w:rsid w:val="00127B97"/>
    <w:rsid w:val="0013065A"/>
    <w:rsid w:val="00130D05"/>
    <w:rsid w:val="00132814"/>
    <w:rsid w:val="001331D0"/>
    <w:rsid w:val="001334F3"/>
    <w:rsid w:val="00133A4B"/>
    <w:rsid w:val="00133DE4"/>
    <w:rsid w:val="0013411F"/>
    <w:rsid w:val="0013505E"/>
    <w:rsid w:val="00135723"/>
    <w:rsid w:val="00135A36"/>
    <w:rsid w:val="001365AB"/>
    <w:rsid w:val="0013702A"/>
    <w:rsid w:val="0013777F"/>
    <w:rsid w:val="0013793E"/>
    <w:rsid w:val="001403C8"/>
    <w:rsid w:val="00140EBF"/>
    <w:rsid w:val="00141652"/>
    <w:rsid w:val="0014185B"/>
    <w:rsid w:val="00142DE8"/>
    <w:rsid w:val="0014399A"/>
    <w:rsid w:val="00143ABC"/>
    <w:rsid w:val="0014426C"/>
    <w:rsid w:val="001443B2"/>
    <w:rsid w:val="00146049"/>
    <w:rsid w:val="001467E9"/>
    <w:rsid w:val="001476CD"/>
    <w:rsid w:val="00150330"/>
    <w:rsid w:val="00150BC7"/>
    <w:rsid w:val="00150D83"/>
    <w:rsid w:val="001512AD"/>
    <w:rsid w:val="00151828"/>
    <w:rsid w:val="00151C7F"/>
    <w:rsid w:val="00151EC6"/>
    <w:rsid w:val="001520E6"/>
    <w:rsid w:val="00152365"/>
    <w:rsid w:val="00152F3B"/>
    <w:rsid w:val="0015373A"/>
    <w:rsid w:val="00153AC8"/>
    <w:rsid w:val="00154437"/>
    <w:rsid w:val="00154778"/>
    <w:rsid w:val="0015519D"/>
    <w:rsid w:val="00155375"/>
    <w:rsid w:val="00155F16"/>
    <w:rsid w:val="00156E37"/>
    <w:rsid w:val="00157335"/>
    <w:rsid w:val="00157601"/>
    <w:rsid w:val="00157900"/>
    <w:rsid w:val="00160EC3"/>
    <w:rsid w:val="001610CB"/>
    <w:rsid w:val="00161B32"/>
    <w:rsid w:val="00161C26"/>
    <w:rsid w:val="001635FA"/>
    <w:rsid w:val="0016399D"/>
    <w:rsid w:val="00164792"/>
    <w:rsid w:val="00164DE1"/>
    <w:rsid w:val="00164EEB"/>
    <w:rsid w:val="001660E7"/>
    <w:rsid w:val="0016636A"/>
    <w:rsid w:val="001668B2"/>
    <w:rsid w:val="001674DB"/>
    <w:rsid w:val="00170571"/>
    <w:rsid w:val="001712C6"/>
    <w:rsid w:val="00171353"/>
    <w:rsid w:val="001718D4"/>
    <w:rsid w:val="00171F64"/>
    <w:rsid w:val="00171FD2"/>
    <w:rsid w:val="001720E4"/>
    <w:rsid w:val="00173B9A"/>
    <w:rsid w:val="00174A56"/>
    <w:rsid w:val="00175AC9"/>
    <w:rsid w:val="00175DFB"/>
    <w:rsid w:val="00176AA3"/>
    <w:rsid w:val="00176ABD"/>
    <w:rsid w:val="00177899"/>
    <w:rsid w:val="00180E84"/>
    <w:rsid w:val="00181180"/>
    <w:rsid w:val="00181294"/>
    <w:rsid w:val="00181D33"/>
    <w:rsid w:val="00181E6E"/>
    <w:rsid w:val="00182199"/>
    <w:rsid w:val="00183020"/>
    <w:rsid w:val="001836FA"/>
    <w:rsid w:val="00184713"/>
    <w:rsid w:val="00185181"/>
    <w:rsid w:val="00185682"/>
    <w:rsid w:val="00185EC3"/>
    <w:rsid w:val="00185EEE"/>
    <w:rsid w:val="00185F1C"/>
    <w:rsid w:val="00187206"/>
    <w:rsid w:val="00187912"/>
    <w:rsid w:val="00190D55"/>
    <w:rsid w:val="00192388"/>
    <w:rsid w:val="00192951"/>
    <w:rsid w:val="00192B83"/>
    <w:rsid w:val="00193153"/>
    <w:rsid w:val="00193618"/>
    <w:rsid w:val="00193738"/>
    <w:rsid w:val="00194044"/>
    <w:rsid w:val="001941DA"/>
    <w:rsid w:val="00194E83"/>
    <w:rsid w:val="00195D72"/>
    <w:rsid w:val="00195D7D"/>
    <w:rsid w:val="00195E69"/>
    <w:rsid w:val="00196706"/>
    <w:rsid w:val="00196D15"/>
    <w:rsid w:val="001975D3"/>
    <w:rsid w:val="001A11B5"/>
    <w:rsid w:val="001A11CC"/>
    <w:rsid w:val="001A147D"/>
    <w:rsid w:val="001A15DD"/>
    <w:rsid w:val="001A168B"/>
    <w:rsid w:val="001A179A"/>
    <w:rsid w:val="001A2AF6"/>
    <w:rsid w:val="001A39C3"/>
    <w:rsid w:val="001A41DA"/>
    <w:rsid w:val="001A41F7"/>
    <w:rsid w:val="001A429A"/>
    <w:rsid w:val="001A6375"/>
    <w:rsid w:val="001A668D"/>
    <w:rsid w:val="001A69B3"/>
    <w:rsid w:val="001A6AF9"/>
    <w:rsid w:val="001A6C89"/>
    <w:rsid w:val="001A75A8"/>
    <w:rsid w:val="001A788F"/>
    <w:rsid w:val="001A78F8"/>
    <w:rsid w:val="001B103C"/>
    <w:rsid w:val="001B2072"/>
    <w:rsid w:val="001B2122"/>
    <w:rsid w:val="001B258B"/>
    <w:rsid w:val="001B28FB"/>
    <w:rsid w:val="001B4A3A"/>
    <w:rsid w:val="001B535C"/>
    <w:rsid w:val="001B689B"/>
    <w:rsid w:val="001B694E"/>
    <w:rsid w:val="001B6D94"/>
    <w:rsid w:val="001B7A2B"/>
    <w:rsid w:val="001B7CAA"/>
    <w:rsid w:val="001C07BE"/>
    <w:rsid w:val="001C11F8"/>
    <w:rsid w:val="001C17FF"/>
    <w:rsid w:val="001C1D11"/>
    <w:rsid w:val="001C21E8"/>
    <w:rsid w:val="001C2FA8"/>
    <w:rsid w:val="001C3277"/>
    <w:rsid w:val="001C3395"/>
    <w:rsid w:val="001C37F5"/>
    <w:rsid w:val="001C3C39"/>
    <w:rsid w:val="001C411C"/>
    <w:rsid w:val="001C464B"/>
    <w:rsid w:val="001C7346"/>
    <w:rsid w:val="001C7B2D"/>
    <w:rsid w:val="001C7EA6"/>
    <w:rsid w:val="001D02FF"/>
    <w:rsid w:val="001D0ED6"/>
    <w:rsid w:val="001D2257"/>
    <w:rsid w:val="001D25AD"/>
    <w:rsid w:val="001D3573"/>
    <w:rsid w:val="001D3BDF"/>
    <w:rsid w:val="001D42AE"/>
    <w:rsid w:val="001D45C6"/>
    <w:rsid w:val="001D518B"/>
    <w:rsid w:val="001D5193"/>
    <w:rsid w:val="001D5CBC"/>
    <w:rsid w:val="001D6448"/>
    <w:rsid w:val="001D6A04"/>
    <w:rsid w:val="001D72BE"/>
    <w:rsid w:val="001D730E"/>
    <w:rsid w:val="001D73EF"/>
    <w:rsid w:val="001D740A"/>
    <w:rsid w:val="001D7E14"/>
    <w:rsid w:val="001D7F7C"/>
    <w:rsid w:val="001E05C1"/>
    <w:rsid w:val="001E0A43"/>
    <w:rsid w:val="001E1285"/>
    <w:rsid w:val="001E133A"/>
    <w:rsid w:val="001E13EF"/>
    <w:rsid w:val="001E189D"/>
    <w:rsid w:val="001E21E8"/>
    <w:rsid w:val="001E392A"/>
    <w:rsid w:val="001E3BA6"/>
    <w:rsid w:val="001E4643"/>
    <w:rsid w:val="001E46D6"/>
    <w:rsid w:val="001E5288"/>
    <w:rsid w:val="001E57D1"/>
    <w:rsid w:val="001E5D3F"/>
    <w:rsid w:val="001E6823"/>
    <w:rsid w:val="001E6EB8"/>
    <w:rsid w:val="001E6F2D"/>
    <w:rsid w:val="001E707B"/>
    <w:rsid w:val="001E78C6"/>
    <w:rsid w:val="001E7F6B"/>
    <w:rsid w:val="001F0128"/>
    <w:rsid w:val="001F0577"/>
    <w:rsid w:val="001F0D7A"/>
    <w:rsid w:val="001F0F05"/>
    <w:rsid w:val="001F1FD4"/>
    <w:rsid w:val="001F2F5F"/>
    <w:rsid w:val="001F37BF"/>
    <w:rsid w:val="001F477C"/>
    <w:rsid w:val="001F5269"/>
    <w:rsid w:val="001F6814"/>
    <w:rsid w:val="001F68EF"/>
    <w:rsid w:val="001F6BB7"/>
    <w:rsid w:val="001F72D8"/>
    <w:rsid w:val="001F72F3"/>
    <w:rsid w:val="001F7F2D"/>
    <w:rsid w:val="001F7FDE"/>
    <w:rsid w:val="00200DD8"/>
    <w:rsid w:val="00201C17"/>
    <w:rsid w:val="00201D4B"/>
    <w:rsid w:val="00202056"/>
    <w:rsid w:val="002029C9"/>
    <w:rsid w:val="00202F1C"/>
    <w:rsid w:val="00203D67"/>
    <w:rsid w:val="00203DD3"/>
    <w:rsid w:val="0020485F"/>
    <w:rsid w:val="002048BE"/>
    <w:rsid w:val="002052F4"/>
    <w:rsid w:val="00205502"/>
    <w:rsid w:val="002059CA"/>
    <w:rsid w:val="00205C17"/>
    <w:rsid w:val="00206414"/>
    <w:rsid w:val="002069AF"/>
    <w:rsid w:val="0020757B"/>
    <w:rsid w:val="002078D5"/>
    <w:rsid w:val="00210559"/>
    <w:rsid w:val="0021061A"/>
    <w:rsid w:val="002109DA"/>
    <w:rsid w:val="0021109D"/>
    <w:rsid w:val="002127A2"/>
    <w:rsid w:val="00212FF3"/>
    <w:rsid w:val="00214287"/>
    <w:rsid w:val="0021483D"/>
    <w:rsid w:val="00214C4E"/>
    <w:rsid w:val="00216213"/>
    <w:rsid w:val="002169C5"/>
    <w:rsid w:val="00216DC8"/>
    <w:rsid w:val="0021708E"/>
    <w:rsid w:val="00217360"/>
    <w:rsid w:val="00217A60"/>
    <w:rsid w:val="00217FA1"/>
    <w:rsid w:val="002229D2"/>
    <w:rsid w:val="002229E8"/>
    <w:rsid w:val="00222DF1"/>
    <w:rsid w:val="0022382E"/>
    <w:rsid w:val="00224B6F"/>
    <w:rsid w:val="00224BCD"/>
    <w:rsid w:val="0022522D"/>
    <w:rsid w:val="002252B1"/>
    <w:rsid w:val="002271C9"/>
    <w:rsid w:val="00230AF9"/>
    <w:rsid w:val="00230D7A"/>
    <w:rsid w:val="00231780"/>
    <w:rsid w:val="002317CF"/>
    <w:rsid w:val="00232788"/>
    <w:rsid w:val="00232B98"/>
    <w:rsid w:val="00232CBF"/>
    <w:rsid w:val="00232E8C"/>
    <w:rsid w:val="00232EA6"/>
    <w:rsid w:val="00233664"/>
    <w:rsid w:val="002339C4"/>
    <w:rsid w:val="002342C3"/>
    <w:rsid w:val="00234E36"/>
    <w:rsid w:val="002350A8"/>
    <w:rsid w:val="00235104"/>
    <w:rsid w:val="00235462"/>
    <w:rsid w:val="002355AF"/>
    <w:rsid w:val="00235600"/>
    <w:rsid w:val="0023576F"/>
    <w:rsid w:val="002360EA"/>
    <w:rsid w:val="002360FE"/>
    <w:rsid w:val="00237835"/>
    <w:rsid w:val="00237B5B"/>
    <w:rsid w:val="002408C6"/>
    <w:rsid w:val="002415EC"/>
    <w:rsid w:val="00241697"/>
    <w:rsid w:val="00241863"/>
    <w:rsid w:val="00242795"/>
    <w:rsid w:val="002430E6"/>
    <w:rsid w:val="002432E8"/>
    <w:rsid w:val="00243876"/>
    <w:rsid w:val="002446DB"/>
    <w:rsid w:val="00244902"/>
    <w:rsid w:val="00244DD3"/>
    <w:rsid w:val="00244ED1"/>
    <w:rsid w:val="00245920"/>
    <w:rsid w:val="0024681D"/>
    <w:rsid w:val="00246E2D"/>
    <w:rsid w:val="00247280"/>
    <w:rsid w:val="00247A2B"/>
    <w:rsid w:val="00247ECF"/>
    <w:rsid w:val="00251217"/>
    <w:rsid w:val="002514F3"/>
    <w:rsid w:val="002519D9"/>
    <w:rsid w:val="00252FD7"/>
    <w:rsid w:val="0025304F"/>
    <w:rsid w:val="00253BB3"/>
    <w:rsid w:val="002543C9"/>
    <w:rsid w:val="002543FB"/>
    <w:rsid w:val="00254CFF"/>
    <w:rsid w:val="00254FB0"/>
    <w:rsid w:val="0025517C"/>
    <w:rsid w:val="0025525B"/>
    <w:rsid w:val="0025667E"/>
    <w:rsid w:val="00256A6C"/>
    <w:rsid w:val="00256A76"/>
    <w:rsid w:val="00257341"/>
    <w:rsid w:val="0025768A"/>
    <w:rsid w:val="0025783A"/>
    <w:rsid w:val="002578E4"/>
    <w:rsid w:val="00257FFC"/>
    <w:rsid w:val="00260E57"/>
    <w:rsid w:val="00261521"/>
    <w:rsid w:val="00261F95"/>
    <w:rsid w:val="00262540"/>
    <w:rsid w:val="00262863"/>
    <w:rsid w:val="00262F54"/>
    <w:rsid w:val="002630F9"/>
    <w:rsid w:val="002633C8"/>
    <w:rsid w:val="002634F7"/>
    <w:rsid w:val="002639BF"/>
    <w:rsid w:val="00263AE5"/>
    <w:rsid w:val="00263B2D"/>
    <w:rsid w:val="0026486A"/>
    <w:rsid w:val="00265681"/>
    <w:rsid w:val="00266401"/>
    <w:rsid w:val="002669A4"/>
    <w:rsid w:val="00267067"/>
    <w:rsid w:val="00267B5E"/>
    <w:rsid w:val="00267E69"/>
    <w:rsid w:val="0027052B"/>
    <w:rsid w:val="00270E6A"/>
    <w:rsid w:val="0027187C"/>
    <w:rsid w:val="002718D7"/>
    <w:rsid w:val="00272521"/>
    <w:rsid w:val="00272BC0"/>
    <w:rsid w:val="002733B7"/>
    <w:rsid w:val="00274141"/>
    <w:rsid w:val="002747D8"/>
    <w:rsid w:val="00275021"/>
    <w:rsid w:val="002753FA"/>
    <w:rsid w:val="00275983"/>
    <w:rsid w:val="002762A8"/>
    <w:rsid w:val="00276DBE"/>
    <w:rsid w:val="00276DFE"/>
    <w:rsid w:val="00277BC2"/>
    <w:rsid w:val="002800E5"/>
    <w:rsid w:val="00280AF7"/>
    <w:rsid w:val="0028167E"/>
    <w:rsid w:val="00281CA6"/>
    <w:rsid w:val="00281D5F"/>
    <w:rsid w:val="0028359C"/>
    <w:rsid w:val="002836B2"/>
    <w:rsid w:val="00283FC4"/>
    <w:rsid w:val="0028464F"/>
    <w:rsid w:val="0028576B"/>
    <w:rsid w:val="002858FD"/>
    <w:rsid w:val="00285A91"/>
    <w:rsid w:val="002863C7"/>
    <w:rsid w:val="00287A76"/>
    <w:rsid w:val="00287B7A"/>
    <w:rsid w:val="00287D32"/>
    <w:rsid w:val="00287F10"/>
    <w:rsid w:val="0029062D"/>
    <w:rsid w:val="00290791"/>
    <w:rsid w:val="00291551"/>
    <w:rsid w:val="00291618"/>
    <w:rsid w:val="0029208D"/>
    <w:rsid w:val="002947FF"/>
    <w:rsid w:val="002948A9"/>
    <w:rsid w:val="00294AB8"/>
    <w:rsid w:val="002953A5"/>
    <w:rsid w:val="00296CA8"/>
    <w:rsid w:val="00297FF8"/>
    <w:rsid w:val="002A0439"/>
    <w:rsid w:val="002A08FE"/>
    <w:rsid w:val="002A1064"/>
    <w:rsid w:val="002A18AC"/>
    <w:rsid w:val="002A27AD"/>
    <w:rsid w:val="002A2D53"/>
    <w:rsid w:val="002A351F"/>
    <w:rsid w:val="002A477D"/>
    <w:rsid w:val="002A4963"/>
    <w:rsid w:val="002A5B8E"/>
    <w:rsid w:val="002A5EEE"/>
    <w:rsid w:val="002A6131"/>
    <w:rsid w:val="002A64DB"/>
    <w:rsid w:val="002A6770"/>
    <w:rsid w:val="002A6DF0"/>
    <w:rsid w:val="002A7283"/>
    <w:rsid w:val="002A7611"/>
    <w:rsid w:val="002A765C"/>
    <w:rsid w:val="002B022D"/>
    <w:rsid w:val="002B0266"/>
    <w:rsid w:val="002B1346"/>
    <w:rsid w:val="002B1430"/>
    <w:rsid w:val="002B1B3F"/>
    <w:rsid w:val="002B293D"/>
    <w:rsid w:val="002B33B6"/>
    <w:rsid w:val="002B4371"/>
    <w:rsid w:val="002B5A2E"/>
    <w:rsid w:val="002B671E"/>
    <w:rsid w:val="002B70DA"/>
    <w:rsid w:val="002B7D7B"/>
    <w:rsid w:val="002B7DA3"/>
    <w:rsid w:val="002B7FC8"/>
    <w:rsid w:val="002C19CA"/>
    <w:rsid w:val="002C1C8C"/>
    <w:rsid w:val="002C22E5"/>
    <w:rsid w:val="002C2FDA"/>
    <w:rsid w:val="002C43B2"/>
    <w:rsid w:val="002C73D1"/>
    <w:rsid w:val="002C790D"/>
    <w:rsid w:val="002C7926"/>
    <w:rsid w:val="002C7C2D"/>
    <w:rsid w:val="002D1869"/>
    <w:rsid w:val="002D1AA1"/>
    <w:rsid w:val="002D1CB0"/>
    <w:rsid w:val="002D2A25"/>
    <w:rsid w:val="002D2AE7"/>
    <w:rsid w:val="002D2E0E"/>
    <w:rsid w:val="002D3233"/>
    <w:rsid w:val="002D326D"/>
    <w:rsid w:val="002D44F4"/>
    <w:rsid w:val="002D4EF2"/>
    <w:rsid w:val="002D56D8"/>
    <w:rsid w:val="002D570E"/>
    <w:rsid w:val="002D6BF1"/>
    <w:rsid w:val="002D6DA5"/>
    <w:rsid w:val="002D6DFA"/>
    <w:rsid w:val="002E086E"/>
    <w:rsid w:val="002E2672"/>
    <w:rsid w:val="002E2C69"/>
    <w:rsid w:val="002E3B32"/>
    <w:rsid w:val="002E4071"/>
    <w:rsid w:val="002E4C22"/>
    <w:rsid w:val="002E51B1"/>
    <w:rsid w:val="002E59C5"/>
    <w:rsid w:val="002E6189"/>
    <w:rsid w:val="002E6A07"/>
    <w:rsid w:val="002E7035"/>
    <w:rsid w:val="002E75F7"/>
    <w:rsid w:val="002E7E9E"/>
    <w:rsid w:val="002F03E0"/>
    <w:rsid w:val="002F10F8"/>
    <w:rsid w:val="002F16C7"/>
    <w:rsid w:val="002F2771"/>
    <w:rsid w:val="002F32F1"/>
    <w:rsid w:val="002F3AC0"/>
    <w:rsid w:val="002F47AB"/>
    <w:rsid w:val="002F4EF4"/>
    <w:rsid w:val="002F50CE"/>
    <w:rsid w:val="002F52F6"/>
    <w:rsid w:val="002F540E"/>
    <w:rsid w:val="002F5505"/>
    <w:rsid w:val="002F5578"/>
    <w:rsid w:val="002F627C"/>
    <w:rsid w:val="002F6A43"/>
    <w:rsid w:val="002F6B2C"/>
    <w:rsid w:val="002F6EC6"/>
    <w:rsid w:val="002F70F2"/>
    <w:rsid w:val="002F735D"/>
    <w:rsid w:val="002F7FC7"/>
    <w:rsid w:val="00300217"/>
    <w:rsid w:val="003008E0"/>
    <w:rsid w:val="00300D55"/>
    <w:rsid w:val="00300F74"/>
    <w:rsid w:val="0030214B"/>
    <w:rsid w:val="003024C2"/>
    <w:rsid w:val="0030260B"/>
    <w:rsid w:val="00302730"/>
    <w:rsid w:val="003033EC"/>
    <w:rsid w:val="0030374A"/>
    <w:rsid w:val="00304230"/>
    <w:rsid w:val="0030470E"/>
    <w:rsid w:val="00304796"/>
    <w:rsid w:val="00305626"/>
    <w:rsid w:val="003069B7"/>
    <w:rsid w:val="0030733C"/>
    <w:rsid w:val="00307DD7"/>
    <w:rsid w:val="0031091D"/>
    <w:rsid w:val="00311917"/>
    <w:rsid w:val="00312424"/>
    <w:rsid w:val="003129F3"/>
    <w:rsid w:val="003142C8"/>
    <w:rsid w:val="0031452E"/>
    <w:rsid w:val="00314EE8"/>
    <w:rsid w:val="0031501B"/>
    <w:rsid w:val="0031545A"/>
    <w:rsid w:val="003157AA"/>
    <w:rsid w:val="00315C46"/>
    <w:rsid w:val="003177FB"/>
    <w:rsid w:val="00317DAB"/>
    <w:rsid w:val="0032082A"/>
    <w:rsid w:val="003217E7"/>
    <w:rsid w:val="003229D0"/>
    <w:rsid w:val="00323433"/>
    <w:rsid w:val="00323518"/>
    <w:rsid w:val="00323B54"/>
    <w:rsid w:val="00323C28"/>
    <w:rsid w:val="00323E4B"/>
    <w:rsid w:val="00323EFF"/>
    <w:rsid w:val="00324BC6"/>
    <w:rsid w:val="003256BB"/>
    <w:rsid w:val="003258BE"/>
    <w:rsid w:val="00325A98"/>
    <w:rsid w:val="00326323"/>
    <w:rsid w:val="00326365"/>
    <w:rsid w:val="0032685A"/>
    <w:rsid w:val="00326D66"/>
    <w:rsid w:val="0032758C"/>
    <w:rsid w:val="00327791"/>
    <w:rsid w:val="00327D3B"/>
    <w:rsid w:val="00330467"/>
    <w:rsid w:val="00330F08"/>
    <w:rsid w:val="00331137"/>
    <w:rsid w:val="003314FF"/>
    <w:rsid w:val="0033246E"/>
    <w:rsid w:val="003327DB"/>
    <w:rsid w:val="00332C2C"/>
    <w:rsid w:val="00333711"/>
    <w:rsid w:val="00333D92"/>
    <w:rsid w:val="00334DA8"/>
    <w:rsid w:val="0033530C"/>
    <w:rsid w:val="003368C7"/>
    <w:rsid w:val="00337B2A"/>
    <w:rsid w:val="003407BE"/>
    <w:rsid w:val="00340CF8"/>
    <w:rsid w:val="00341435"/>
    <w:rsid w:val="00341575"/>
    <w:rsid w:val="00341C68"/>
    <w:rsid w:val="00341F5C"/>
    <w:rsid w:val="003431FC"/>
    <w:rsid w:val="003437B4"/>
    <w:rsid w:val="00343854"/>
    <w:rsid w:val="00343B0E"/>
    <w:rsid w:val="00343C09"/>
    <w:rsid w:val="00343C42"/>
    <w:rsid w:val="00343FC8"/>
    <w:rsid w:val="00343FFA"/>
    <w:rsid w:val="00344B31"/>
    <w:rsid w:val="00344EC5"/>
    <w:rsid w:val="003460E5"/>
    <w:rsid w:val="00346402"/>
    <w:rsid w:val="00346B86"/>
    <w:rsid w:val="003472BC"/>
    <w:rsid w:val="00350692"/>
    <w:rsid w:val="00350BEC"/>
    <w:rsid w:val="00352A47"/>
    <w:rsid w:val="00352C3D"/>
    <w:rsid w:val="00353431"/>
    <w:rsid w:val="00353585"/>
    <w:rsid w:val="00353974"/>
    <w:rsid w:val="0035450F"/>
    <w:rsid w:val="00354732"/>
    <w:rsid w:val="00354D7D"/>
    <w:rsid w:val="00354ECB"/>
    <w:rsid w:val="00356394"/>
    <w:rsid w:val="003571BF"/>
    <w:rsid w:val="0035735C"/>
    <w:rsid w:val="00357ABA"/>
    <w:rsid w:val="00357BDB"/>
    <w:rsid w:val="00357C01"/>
    <w:rsid w:val="003603DC"/>
    <w:rsid w:val="0036048B"/>
    <w:rsid w:val="00360A12"/>
    <w:rsid w:val="00360D80"/>
    <w:rsid w:val="00361726"/>
    <w:rsid w:val="003620AE"/>
    <w:rsid w:val="00362AE5"/>
    <w:rsid w:val="00362F44"/>
    <w:rsid w:val="0036342A"/>
    <w:rsid w:val="00363FB2"/>
    <w:rsid w:val="003646B0"/>
    <w:rsid w:val="003646B9"/>
    <w:rsid w:val="00365569"/>
    <w:rsid w:val="00365CA3"/>
    <w:rsid w:val="003669B3"/>
    <w:rsid w:val="003677E6"/>
    <w:rsid w:val="00367BC9"/>
    <w:rsid w:val="00367BCA"/>
    <w:rsid w:val="00370118"/>
    <w:rsid w:val="00370321"/>
    <w:rsid w:val="00370920"/>
    <w:rsid w:val="00371DB7"/>
    <w:rsid w:val="00371FDB"/>
    <w:rsid w:val="003724E7"/>
    <w:rsid w:val="00372916"/>
    <w:rsid w:val="00372B7D"/>
    <w:rsid w:val="003758D0"/>
    <w:rsid w:val="00376001"/>
    <w:rsid w:val="0037789E"/>
    <w:rsid w:val="00377EB6"/>
    <w:rsid w:val="00377FB5"/>
    <w:rsid w:val="003804EF"/>
    <w:rsid w:val="00380877"/>
    <w:rsid w:val="0038121D"/>
    <w:rsid w:val="00381892"/>
    <w:rsid w:val="00381C4B"/>
    <w:rsid w:val="00381E74"/>
    <w:rsid w:val="00382CC2"/>
    <w:rsid w:val="00382E93"/>
    <w:rsid w:val="003850F2"/>
    <w:rsid w:val="003850F6"/>
    <w:rsid w:val="003853D4"/>
    <w:rsid w:val="003858F5"/>
    <w:rsid w:val="00385918"/>
    <w:rsid w:val="00386D10"/>
    <w:rsid w:val="003870A1"/>
    <w:rsid w:val="003915D5"/>
    <w:rsid w:val="0039175F"/>
    <w:rsid w:val="003919F7"/>
    <w:rsid w:val="003920AB"/>
    <w:rsid w:val="00392B7C"/>
    <w:rsid w:val="00392DF2"/>
    <w:rsid w:val="003938C3"/>
    <w:rsid w:val="00393AB1"/>
    <w:rsid w:val="00393F66"/>
    <w:rsid w:val="003944D9"/>
    <w:rsid w:val="003950D3"/>
    <w:rsid w:val="00395A05"/>
    <w:rsid w:val="003962E6"/>
    <w:rsid w:val="003970B2"/>
    <w:rsid w:val="00397242"/>
    <w:rsid w:val="00397557"/>
    <w:rsid w:val="0039792F"/>
    <w:rsid w:val="003A08C4"/>
    <w:rsid w:val="003A0C0C"/>
    <w:rsid w:val="003A14A8"/>
    <w:rsid w:val="003A1E63"/>
    <w:rsid w:val="003A20A9"/>
    <w:rsid w:val="003A2669"/>
    <w:rsid w:val="003A2AD4"/>
    <w:rsid w:val="003A2B1B"/>
    <w:rsid w:val="003A2E0E"/>
    <w:rsid w:val="003A3302"/>
    <w:rsid w:val="003A35E5"/>
    <w:rsid w:val="003A3844"/>
    <w:rsid w:val="003A3D46"/>
    <w:rsid w:val="003A45F7"/>
    <w:rsid w:val="003A5CBD"/>
    <w:rsid w:val="003A60AB"/>
    <w:rsid w:val="003A6347"/>
    <w:rsid w:val="003A67D4"/>
    <w:rsid w:val="003A7330"/>
    <w:rsid w:val="003A749E"/>
    <w:rsid w:val="003B1E3D"/>
    <w:rsid w:val="003B21FE"/>
    <w:rsid w:val="003B23E3"/>
    <w:rsid w:val="003B2FEE"/>
    <w:rsid w:val="003B4380"/>
    <w:rsid w:val="003B462E"/>
    <w:rsid w:val="003B507F"/>
    <w:rsid w:val="003B589F"/>
    <w:rsid w:val="003B58A3"/>
    <w:rsid w:val="003B5B38"/>
    <w:rsid w:val="003B61DA"/>
    <w:rsid w:val="003B79A6"/>
    <w:rsid w:val="003C02B6"/>
    <w:rsid w:val="003C047C"/>
    <w:rsid w:val="003C0743"/>
    <w:rsid w:val="003C0DB8"/>
    <w:rsid w:val="003C13E7"/>
    <w:rsid w:val="003C158C"/>
    <w:rsid w:val="003C16C6"/>
    <w:rsid w:val="003C16DB"/>
    <w:rsid w:val="003C1AC2"/>
    <w:rsid w:val="003C1D3A"/>
    <w:rsid w:val="003C1DE6"/>
    <w:rsid w:val="003C2815"/>
    <w:rsid w:val="003C56B2"/>
    <w:rsid w:val="003C590B"/>
    <w:rsid w:val="003C5DC1"/>
    <w:rsid w:val="003C6164"/>
    <w:rsid w:val="003C6E8B"/>
    <w:rsid w:val="003D00F1"/>
    <w:rsid w:val="003D127C"/>
    <w:rsid w:val="003D1F04"/>
    <w:rsid w:val="003D21DE"/>
    <w:rsid w:val="003D246D"/>
    <w:rsid w:val="003D3345"/>
    <w:rsid w:val="003D4376"/>
    <w:rsid w:val="003D52E3"/>
    <w:rsid w:val="003D5FBD"/>
    <w:rsid w:val="003D68A2"/>
    <w:rsid w:val="003D7224"/>
    <w:rsid w:val="003E024C"/>
    <w:rsid w:val="003E10E8"/>
    <w:rsid w:val="003E1B47"/>
    <w:rsid w:val="003E1BC0"/>
    <w:rsid w:val="003E2769"/>
    <w:rsid w:val="003E31FF"/>
    <w:rsid w:val="003E35F2"/>
    <w:rsid w:val="003E4A7F"/>
    <w:rsid w:val="003E4BF3"/>
    <w:rsid w:val="003E4D92"/>
    <w:rsid w:val="003E524C"/>
    <w:rsid w:val="003E5610"/>
    <w:rsid w:val="003E59E2"/>
    <w:rsid w:val="003E5BA6"/>
    <w:rsid w:val="003E6B1D"/>
    <w:rsid w:val="003E723E"/>
    <w:rsid w:val="003F1B54"/>
    <w:rsid w:val="003F2585"/>
    <w:rsid w:val="003F2D1E"/>
    <w:rsid w:val="003F6226"/>
    <w:rsid w:val="003F635B"/>
    <w:rsid w:val="003F68CE"/>
    <w:rsid w:val="003F6BDD"/>
    <w:rsid w:val="003F710B"/>
    <w:rsid w:val="00400E37"/>
    <w:rsid w:val="004013B1"/>
    <w:rsid w:val="0040196D"/>
    <w:rsid w:val="00401D20"/>
    <w:rsid w:val="0040210E"/>
    <w:rsid w:val="004024DB"/>
    <w:rsid w:val="00403D41"/>
    <w:rsid w:val="0040421F"/>
    <w:rsid w:val="00404D59"/>
    <w:rsid w:val="00404F14"/>
    <w:rsid w:val="00405BA5"/>
    <w:rsid w:val="0040638F"/>
    <w:rsid w:val="004064B4"/>
    <w:rsid w:val="00406DAB"/>
    <w:rsid w:val="00407A58"/>
    <w:rsid w:val="00407C1D"/>
    <w:rsid w:val="00407F93"/>
    <w:rsid w:val="004107B3"/>
    <w:rsid w:val="004117D3"/>
    <w:rsid w:val="004118B3"/>
    <w:rsid w:val="0041194B"/>
    <w:rsid w:val="00411C43"/>
    <w:rsid w:val="00411D5B"/>
    <w:rsid w:val="004123A3"/>
    <w:rsid w:val="004134B2"/>
    <w:rsid w:val="004139F5"/>
    <w:rsid w:val="00413D7A"/>
    <w:rsid w:val="00415E90"/>
    <w:rsid w:val="0041606C"/>
    <w:rsid w:val="00416EC5"/>
    <w:rsid w:val="00417081"/>
    <w:rsid w:val="004170D4"/>
    <w:rsid w:val="004174D7"/>
    <w:rsid w:val="00417AB5"/>
    <w:rsid w:val="00420473"/>
    <w:rsid w:val="004227B6"/>
    <w:rsid w:val="00423214"/>
    <w:rsid w:val="0042329F"/>
    <w:rsid w:val="004238CF"/>
    <w:rsid w:val="00423984"/>
    <w:rsid w:val="00423CCE"/>
    <w:rsid w:val="00423CDC"/>
    <w:rsid w:val="00424384"/>
    <w:rsid w:val="004243E1"/>
    <w:rsid w:val="00424798"/>
    <w:rsid w:val="00424B6E"/>
    <w:rsid w:val="004260D5"/>
    <w:rsid w:val="00426D9F"/>
    <w:rsid w:val="00427265"/>
    <w:rsid w:val="004272F7"/>
    <w:rsid w:val="004277D5"/>
    <w:rsid w:val="004278E0"/>
    <w:rsid w:val="004301AD"/>
    <w:rsid w:val="004305D6"/>
    <w:rsid w:val="004307EE"/>
    <w:rsid w:val="004309EF"/>
    <w:rsid w:val="00430ABB"/>
    <w:rsid w:val="00430C7B"/>
    <w:rsid w:val="004312CE"/>
    <w:rsid w:val="00432522"/>
    <w:rsid w:val="00432630"/>
    <w:rsid w:val="00432672"/>
    <w:rsid w:val="004329D8"/>
    <w:rsid w:val="00432C6C"/>
    <w:rsid w:val="00432CC1"/>
    <w:rsid w:val="004331C2"/>
    <w:rsid w:val="00433289"/>
    <w:rsid w:val="00433E8A"/>
    <w:rsid w:val="00434167"/>
    <w:rsid w:val="00434605"/>
    <w:rsid w:val="0043479F"/>
    <w:rsid w:val="004352BD"/>
    <w:rsid w:val="004356CB"/>
    <w:rsid w:val="00435ED4"/>
    <w:rsid w:val="004361FE"/>
    <w:rsid w:val="0043724C"/>
    <w:rsid w:val="00440096"/>
    <w:rsid w:val="00441873"/>
    <w:rsid w:val="004419AF"/>
    <w:rsid w:val="00441B68"/>
    <w:rsid w:val="00441EF4"/>
    <w:rsid w:val="0044246F"/>
    <w:rsid w:val="004428AC"/>
    <w:rsid w:val="00442E05"/>
    <w:rsid w:val="00443041"/>
    <w:rsid w:val="00443B0C"/>
    <w:rsid w:val="00444204"/>
    <w:rsid w:val="00444592"/>
    <w:rsid w:val="00445143"/>
    <w:rsid w:val="0044597C"/>
    <w:rsid w:val="004462F6"/>
    <w:rsid w:val="004472A4"/>
    <w:rsid w:val="00447C8A"/>
    <w:rsid w:val="004501AB"/>
    <w:rsid w:val="00450200"/>
    <w:rsid w:val="004506DE"/>
    <w:rsid w:val="00451405"/>
    <w:rsid w:val="004517FB"/>
    <w:rsid w:val="00451C30"/>
    <w:rsid w:val="0045206F"/>
    <w:rsid w:val="0045297F"/>
    <w:rsid w:val="004530B8"/>
    <w:rsid w:val="004537F4"/>
    <w:rsid w:val="004540F3"/>
    <w:rsid w:val="004546FC"/>
    <w:rsid w:val="004557A1"/>
    <w:rsid w:val="00455908"/>
    <w:rsid w:val="00455AB4"/>
    <w:rsid w:val="00456477"/>
    <w:rsid w:val="004569C4"/>
    <w:rsid w:val="00457AF6"/>
    <w:rsid w:val="00460184"/>
    <w:rsid w:val="00460F1C"/>
    <w:rsid w:val="004610DB"/>
    <w:rsid w:val="004611DC"/>
    <w:rsid w:val="00461688"/>
    <w:rsid w:val="00461D7E"/>
    <w:rsid w:val="00464F0E"/>
    <w:rsid w:val="00464F95"/>
    <w:rsid w:val="00465D5D"/>
    <w:rsid w:val="00465F49"/>
    <w:rsid w:val="00470C35"/>
    <w:rsid w:val="004715D0"/>
    <w:rsid w:val="00471972"/>
    <w:rsid w:val="00471DD3"/>
    <w:rsid w:val="004723CB"/>
    <w:rsid w:val="004725D0"/>
    <w:rsid w:val="00472A1D"/>
    <w:rsid w:val="00472CA4"/>
    <w:rsid w:val="00473896"/>
    <w:rsid w:val="00474864"/>
    <w:rsid w:val="0047515B"/>
    <w:rsid w:val="0047658E"/>
    <w:rsid w:val="00476919"/>
    <w:rsid w:val="00476F96"/>
    <w:rsid w:val="00477034"/>
    <w:rsid w:val="0047768E"/>
    <w:rsid w:val="004806D9"/>
    <w:rsid w:val="00480C6E"/>
    <w:rsid w:val="00480C71"/>
    <w:rsid w:val="004810C5"/>
    <w:rsid w:val="00481433"/>
    <w:rsid w:val="0048143A"/>
    <w:rsid w:val="00481D3D"/>
    <w:rsid w:val="00482E36"/>
    <w:rsid w:val="00482EFE"/>
    <w:rsid w:val="0048328A"/>
    <w:rsid w:val="00483E16"/>
    <w:rsid w:val="00484E38"/>
    <w:rsid w:val="00485167"/>
    <w:rsid w:val="004861D6"/>
    <w:rsid w:val="00487B56"/>
    <w:rsid w:val="004919E8"/>
    <w:rsid w:val="00491D11"/>
    <w:rsid w:val="00492081"/>
    <w:rsid w:val="0049280E"/>
    <w:rsid w:val="00492933"/>
    <w:rsid w:val="00492F65"/>
    <w:rsid w:val="004935F9"/>
    <w:rsid w:val="00493A76"/>
    <w:rsid w:val="00493DA7"/>
    <w:rsid w:val="004940AE"/>
    <w:rsid w:val="00494717"/>
    <w:rsid w:val="0049552A"/>
    <w:rsid w:val="00496199"/>
    <w:rsid w:val="0049710E"/>
    <w:rsid w:val="004971E0"/>
    <w:rsid w:val="0049756C"/>
    <w:rsid w:val="004A029E"/>
    <w:rsid w:val="004A0DDE"/>
    <w:rsid w:val="004A14C7"/>
    <w:rsid w:val="004A1849"/>
    <w:rsid w:val="004A2AB3"/>
    <w:rsid w:val="004A2E09"/>
    <w:rsid w:val="004A3634"/>
    <w:rsid w:val="004A3A78"/>
    <w:rsid w:val="004A3AA3"/>
    <w:rsid w:val="004A42B3"/>
    <w:rsid w:val="004A43E3"/>
    <w:rsid w:val="004A7171"/>
    <w:rsid w:val="004A73B9"/>
    <w:rsid w:val="004A76ED"/>
    <w:rsid w:val="004A7EDA"/>
    <w:rsid w:val="004B07A6"/>
    <w:rsid w:val="004B1DDE"/>
    <w:rsid w:val="004B2615"/>
    <w:rsid w:val="004B31FA"/>
    <w:rsid w:val="004B367F"/>
    <w:rsid w:val="004B465D"/>
    <w:rsid w:val="004B4781"/>
    <w:rsid w:val="004B4F3A"/>
    <w:rsid w:val="004B6073"/>
    <w:rsid w:val="004B68A6"/>
    <w:rsid w:val="004B6E66"/>
    <w:rsid w:val="004B79C3"/>
    <w:rsid w:val="004C13D5"/>
    <w:rsid w:val="004C319C"/>
    <w:rsid w:val="004C4447"/>
    <w:rsid w:val="004C48A1"/>
    <w:rsid w:val="004C6115"/>
    <w:rsid w:val="004C6889"/>
    <w:rsid w:val="004C68A8"/>
    <w:rsid w:val="004C6A93"/>
    <w:rsid w:val="004D059C"/>
    <w:rsid w:val="004D07A1"/>
    <w:rsid w:val="004D25C6"/>
    <w:rsid w:val="004D27CE"/>
    <w:rsid w:val="004D29D3"/>
    <w:rsid w:val="004D30D1"/>
    <w:rsid w:val="004D3D73"/>
    <w:rsid w:val="004D4076"/>
    <w:rsid w:val="004D5B4E"/>
    <w:rsid w:val="004D5EA2"/>
    <w:rsid w:val="004D620A"/>
    <w:rsid w:val="004E10EB"/>
    <w:rsid w:val="004E152A"/>
    <w:rsid w:val="004E1726"/>
    <w:rsid w:val="004E176B"/>
    <w:rsid w:val="004E207F"/>
    <w:rsid w:val="004E2346"/>
    <w:rsid w:val="004E2595"/>
    <w:rsid w:val="004E2A1E"/>
    <w:rsid w:val="004E2DBD"/>
    <w:rsid w:val="004E4BC0"/>
    <w:rsid w:val="004E4C1E"/>
    <w:rsid w:val="004E5AC3"/>
    <w:rsid w:val="004E61FB"/>
    <w:rsid w:val="004F18AC"/>
    <w:rsid w:val="004F2799"/>
    <w:rsid w:val="004F451F"/>
    <w:rsid w:val="004F45C8"/>
    <w:rsid w:val="004F4885"/>
    <w:rsid w:val="004F5230"/>
    <w:rsid w:val="004F54E4"/>
    <w:rsid w:val="004F5608"/>
    <w:rsid w:val="004F5B7F"/>
    <w:rsid w:val="004F5EE0"/>
    <w:rsid w:val="004F6435"/>
    <w:rsid w:val="004F659B"/>
    <w:rsid w:val="004F6D27"/>
    <w:rsid w:val="004F70B0"/>
    <w:rsid w:val="004F73F0"/>
    <w:rsid w:val="004F7616"/>
    <w:rsid w:val="004F764C"/>
    <w:rsid w:val="00500BD0"/>
    <w:rsid w:val="005021AA"/>
    <w:rsid w:val="00502747"/>
    <w:rsid w:val="00502925"/>
    <w:rsid w:val="00502DDF"/>
    <w:rsid w:val="0050353A"/>
    <w:rsid w:val="005039EB"/>
    <w:rsid w:val="00503B6F"/>
    <w:rsid w:val="00503F3C"/>
    <w:rsid w:val="0050508D"/>
    <w:rsid w:val="00505601"/>
    <w:rsid w:val="005061A0"/>
    <w:rsid w:val="00506B2F"/>
    <w:rsid w:val="00510BAA"/>
    <w:rsid w:val="005119F1"/>
    <w:rsid w:val="005119F7"/>
    <w:rsid w:val="00511A12"/>
    <w:rsid w:val="0051282A"/>
    <w:rsid w:val="00513417"/>
    <w:rsid w:val="005137B0"/>
    <w:rsid w:val="00513806"/>
    <w:rsid w:val="0051406F"/>
    <w:rsid w:val="005145C0"/>
    <w:rsid w:val="005166DB"/>
    <w:rsid w:val="00517056"/>
    <w:rsid w:val="00517965"/>
    <w:rsid w:val="00520818"/>
    <w:rsid w:val="00521386"/>
    <w:rsid w:val="0052179C"/>
    <w:rsid w:val="00523914"/>
    <w:rsid w:val="00524654"/>
    <w:rsid w:val="005248E8"/>
    <w:rsid w:val="00524CB6"/>
    <w:rsid w:val="00524EC5"/>
    <w:rsid w:val="0052512D"/>
    <w:rsid w:val="005251D4"/>
    <w:rsid w:val="005253C7"/>
    <w:rsid w:val="00525D87"/>
    <w:rsid w:val="00525E61"/>
    <w:rsid w:val="00525E74"/>
    <w:rsid w:val="00526DEC"/>
    <w:rsid w:val="00527B1B"/>
    <w:rsid w:val="00527F39"/>
    <w:rsid w:val="00527F84"/>
    <w:rsid w:val="005307DC"/>
    <w:rsid w:val="00531FD8"/>
    <w:rsid w:val="005329BF"/>
    <w:rsid w:val="00532FC1"/>
    <w:rsid w:val="0053494E"/>
    <w:rsid w:val="00534CAA"/>
    <w:rsid w:val="0053542F"/>
    <w:rsid w:val="0053639B"/>
    <w:rsid w:val="00536847"/>
    <w:rsid w:val="00537DFF"/>
    <w:rsid w:val="00537F21"/>
    <w:rsid w:val="0054059C"/>
    <w:rsid w:val="00540A97"/>
    <w:rsid w:val="00540E40"/>
    <w:rsid w:val="00542517"/>
    <w:rsid w:val="0054326C"/>
    <w:rsid w:val="0054349F"/>
    <w:rsid w:val="005434F1"/>
    <w:rsid w:val="005436EE"/>
    <w:rsid w:val="005438D4"/>
    <w:rsid w:val="00543DE3"/>
    <w:rsid w:val="00544B3B"/>
    <w:rsid w:val="005456AE"/>
    <w:rsid w:val="005458B4"/>
    <w:rsid w:val="00545FA5"/>
    <w:rsid w:val="005464CA"/>
    <w:rsid w:val="00546554"/>
    <w:rsid w:val="00546E71"/>
    <w:rsid w:val="00546FF7"/>
    <w:rsid w:val="005473FB"/>
    <w:rsid w:val="00550A3A"/>
    <w:rsid w:val="00550D1A"/>
    <w:rsid w:val="00550DBD"/>
    <w:rsid w:val="00550DFF"/>
    <w:rsid w:val="00550FE9"/>
    <w:rsid w:val="00551159"/>
    <w:rsid w:val="00552123"/>
    <w:rsid w:val="005522CA"/>
    <w:rsid w:val="00552D03"/>
    <w:rsid w:val="005536C9"/>
    <w:rsid w:val="005537F6"/>
    <w:rsid w:val="00553858"/>
    <w:rsid w:val="00553EF6"/>
    <w:rsid w:val="00554CA6"/>
    <w:rsid w:val="00554E42"/>
    <w:rsid w:val="0055598F"/>
    <w:rsid w:val="00556CAA"/>
    <w:rsid w:val="00556CBE"/>
    <w:rsid w:val="00557806"/>
    <w:rsid w:val="0056049C"/>
    <w:rsid w:val="0056113B"/>
    <w:rsid w:val="00561D17"/>
    <w:rsid w:val="00561DB3"/>
    <w:rsid w:val="00561EF7"/>
    <w:rsid w:val="005620F3"/>
    <w:rsid w:val="005621C9"/>
    <w:rsid w:val="005623C0"/>
    <w:rsid w:val="00563F10"/>
    <w:rsid w:val="00563FF9"/>
    <w:rsid w:val="0056566C"/>
    <w:rsid w:val="005657C6"/>
    <w:rsid w:val="005706FB"/>
    <w:rsid w:val="00570C51"/>
    <w:rsid w:val="0057180F"/>
    <w:rsid w:val="00572066"/>
    <w:rsid w:val="005723BC"/>
    <w:rsid w:val="00572706"/>
    <w:rsid w:val="00572A2E"/>
    <w:rsid w:val="005735CE"/>
    <w:rsid w:val="0057370C"/>
    <w:rsid w:val="00573FA8"/>
    <w:rsid w:val="00574A3E"/>
    <w:rsid w:val="00576112"/>
    <w:rsid w:val="005765A1"/>
    <w:rsid w:val="00576734"/>
    <w:rsid w:val="00576B6E"/>
    <w:rsid w:val="00576EBE"/>
    <w:rsid w:val="00577DCE"/>
    <w:rsid w:val="00577F88"/>
    <w:rsid w:val="00580825"/>
    <w:rsid w:val="0058120E"/>
    <w:rsid w:val="0058155A"/>
    <w:rsid w:val="00581E92"/>
    <w:rsid w:val="00582FB4"/>
    <w:rsid w:val="005831E3"/>
    <w:rsid w:val="00583D21"/>
    <w:rsid w:val="00584046"/>
    <w:rsid w:val="0058418A"/>
    <w:rsid w:val="00584678"/>
    <w:rsid w:val="00584EE6"/>
    <w:rsid w:val="00586A85"/>
    <w:rsid w:val="00586D75"/>
    <w:rsid w:val="005877C0"/>
    <w:rsid w:val="00587E83"/>
    <w:rsid w:val="00590364"/>
    <w:rsid w:val="00590526"/>
    <w:rsid w:val="0059232E"/>
    <w:rsid w:val="00593286"/>
    <w:rsid w:val="00593B84"/>
    <w:rsid w:val="00593F1A"/>
    <w:rsid w:val="0059447A"/>
    <w:rsid w:val="00594B90"/>
    <w:rsid w:val="00594F40"/>
    <w:rsid w:val="00595432"/>
    <w:rsid w:val="00595433"/>
    <w:rsid w:val="0059563A"/>
    <w:rsid w:val="00595C88"/>
    <w:rsid w:val="00596423"/>
    <w:rsid w:val="005979DB"/>
    <w:rsid w:val="00597BC4"/>
    <w:rsid w:val="005A0549"/>
    <w:rsid w:val="005A11AC"/>
    <w:rsid w:val="005A1789"/>
    <w:rsid w:val="005A1C64"/>
    <w:rsid w:val="005A218B"/>
    <w:rsid w:val="005A39F9"/>
    <w:rsid w:val="005A4260"/>
    <w:rsid w:val="005A4E97"/>
    <w:rsid w:val="005A5821"/>
    <w:rsid w:val="005A60B6"/>
    <w:rsid w:val="005A6E43"/>
    <w:rsid w:val="005A7ABA"/>
    <w:rsid w:val="005A7FD9"/>
    <w:rsid w:val="005B088F"/>
    <w:rsid w:val="005B1D58"/>
    <w:rsid w:val="005B247E"/>
    <w:rsid w:val="005B25DD"/>
    <w:rsid w:val="005B31E6"/>
    <w:rsid w:val="005B3232"/>
    <w:rsid w:val="005B3C62"/>
    <w:rsid w:val="005B42A6"/>
    <w:rsid w:val="005B458A"/>
    <w:rsid w:val="005B49D0"/>
    <w:rsid w:val="005B51D1"/>
    <w:rsid w:val="005B5BB8"/>
    <w:rsid w:val="005B6305"/>
    <w:rsid w:val="005B6507"/>
    <w:rsid w:val="005B68FD"/>
    <w:rsid w:val="005C005C"/>
    <w:rsid w:val="005C05DC"/>
    <w:rsid w:val="005C076B"/>
    <w:rsid w:val="005C0A94"/>
    <w:rsid w:val="005C1097"/>
    <w:rsid w:val="005C12FB"/>
    <w:rsid w:val="005C1A8C"/>
    <w:rsid w:val="005C1BEE"/>
    <w:rsid w:val="005C32F0"/>
    <w:rsid w:val="005C3409"/>
    <w:rsid w:val="005C4C44"/>
    <w:rsid w:val="005C547D"/>
    <w:rsid w:val="005C5C0A"/>
    <w:rsid w:val="005C6031"/>
    <w:rsid w:val="005C75DA"/>
    <w:rsid w:val="005C7984"/>
    <w:rsid w:val="005C7F6B"/>
    <w:rsid w:val="005C7F9C"/>
    <w:rsid w:val="005D1CBC"/>
    <w:rsid w:val="005D1F63"/>
    <w:rsid w:val="005D25A7"/>
    <w:rsid w:val="005D3A3D"/>
    <w:rsid w:val="005D4725"/>
    <w:rsid w:val="005D4B5B"/>
    <w:rsid w:val="005D50A2"/>
    <w:rsid w:val="005D586E"/>
    <w:rsid w:val="005D6023"/>
    <w:rsid w:val="005D602B"/>
    <w:rsid w:val="005D6311"/>
    <w:rsid w:val="005D6380"/>
    <w:rsid w:val="005D6655"/>
    <w:rsid w:val="005D6FDB"/>
    <w:rsid w:val="005D7949"/>
    <w:rsid w:val="005D7DC0"/>
    <w:rsid w:val="005D7F58"/>
    <w:rsid w:val="005E002F"/>
    <w:rsid w:val="005E0B9E"/>
    <w:rsid w:val="005E0F59"/>
    <w:rsid w:val="005E18CD"/>
    <w:rsid w:val="005E1E0A"/>
    <w:rsid w:val="005E220C"/>
    <w:rsid w:val="005E2901"/>
    <w:rsid w:val="005E29BD"/>
    <w:rsid w:val="005E2E3A"/>
    <w:rsid w:val="005E2E5A"/>
    <w:rsid w:val="005E30FF"/>
    <w:rsid w:val="005E3859"/>
    <w:rsid w:val="005E3A42"/>
    <w:rsid w:val="005E4A59"/>
    <w:rsid w:val="005E4A61"/>
    <w:rsid w:val="005E4AF6"/>
    <w:rsid w:val="005E5073"/>
    <w:rsid w:val="005E59C6"/>
    <w:rsid w:val="005E5FDC"/>
    <w:rsid w:val="005E6118"/>
    <w:rsid w:val="005E69A7"/>
    <w:rsid w:val="005E716D"/>
    <w:rsid w:val="005E7E7D"/>
    <w:rsid w:val="005F129C"/>
    <w:rsid w:val="005F175A"/>
    <w:rsid w:val="005F1991"/>
    <w:rsid w:val="005F1F13"/>
    <w:rsid w:val="005F217D"/>
    <w:rsid w:val="005F2253"/>
    <w:rsid w:val="005F263F"/>
    <w:rsid w:val="005F2D2F"/>
    <w:rsid w:val="005F2FE9"/>
    <w:rsid w:val="005F3B61"/>
    <w:rsid w:val="005F3B97"/>
    <w:rsid w:val="005F3D2D"/>
    <w:rsid w:val="005F49A5"/>
    <w:rsid w:val="005F4C34"/>
    <w:rsid w:val="005F5099"/>
    <w:rsid w:val="005F5650"/>
    <w:rsid w:val="005F5A92"/>
    <w:rsid w:val="005F5D6D"/>
    <w:rsid w:val="005F5F24"/>
    <w:rsid w:val="005F6055"/>
    <w:rsid w:val="005F6237"/>
    <w:rsid w:val="005F6A97"/>
    <w:rsid w:val="005F6EE5"/>
    <w:rsid w:val="005F713E"/>
    <w:rsid w:val="005F72EB"/>
    <w:rsid w:val="005F75AD"/>
    <w:rsid w:val="005F75B4"/>
    <w:rsid w:val="00601493"/>
    <w:rsid w:val="006019F0"/>
    <w:rsid w:val="00601A82"/>
    <w:rsid w:val="00601FFC"/>
    <w:rsid w:val="00602745"/>
    <w:rsid w:val="00603A34"/>
    <w:rsid w:val="0060442C"/>
    <w:rsid w:val="00605E84"/>
    <w:rsid w:val="006060F3"/>
    <w:rsid w:val="00606485"/>
    <w:rsid w:val="00606C4E"/>
    <w:rsid w:val="006072D9"/>
    <w:rsid w:val="00607D1E"/>
    <w:rsid w:val="00607FFC"/>
    <w:rsid w:val="006104CD"/>
    <w:rsid w:val="006114F4"/>
    <w:rsid w:val="00611985"/>
    <w:rsid w:val="00612112"/>
    <w:rsid w:val="00612576"/>
    <w:rsid w:val="00612B4B"/>
    <w:rsid w:val="006135A5"/>
    <w:rsid w:val="006136B2"/>
    <w:rsid w:val="006137AE"/>
    <w:rsid w:val="00613D96"/>
    <w:rsid w:val="00614C41"/>
    <w:rsid w:val="00614F6D"/>
    <w:rsid w:val="006172D1"/>
    <w:rsid w:val="006173AD"/>
    <w:rsid w:val="00617B1A"/>
    <w:rsid w:val="00617F08"/>
    <w:rsid w:val="00620836"/>
    <w:rsid w:val="00620C1F"/>
    <w:rsid w:val="006210C9"/>
    <w:rsid w:val="00621FBF"/>
    <w:rsid w:val="006221F7"/>
    <w:rsid w:val="0062221A"/>
    <w:rsid w:val="006225E2"/>
    <w:rsid w:val="00622D9A"/>
    <w:rsid w:val="00622F78"/>
    <w:rsid w:val="00623CC2"/>
    <w:rsid w:val="00623E24"/>
    <w:rsid w:val="00624936"/>
    <w:rsid w:val="006251D5"/>
    <w:rsid w:val="00625897"/>
    <w:rsid w:val="00625A24"/>
    <w:rsid w:val="00625ED5"/>
    <w:rsid w:val="006263EB"/>
    <w:rsid w:val="00626C9E"/>
    <w:rsid w:val="00627D80"/>
    <w:rsid w:val="00627F08"/>
    <w:rsid w:val="006304D2"/>
    <w:rsid w:val="00630FA3"/>
    <w:rsid w:val="00630FBC"/>
    <w:rsid w:val="006313EE"/>
    <w:rsid w:val="00632974"/>
    <w:rsid w:val="006336BB"/>
    <w:rsid w:val="00633A2B"/>
    <w:rsid w:val="00634254"/>
    <w:rsid w:val="006344D2"/>
    <w:rsid w:val="006356EE"/>
    <w:rsid w:val="00635920"/>
    <w:rsid w:val="00635DFA"/>
    <w:rsid w:val="00635F3F"/>
    <w:rsid w:val="00636C7E"/>
    <w:rsid w:val="00637153"/>
    <w:rsid w:val="00637429"/>
    <w:rsid w:val="00637690"/>
    <w:rsid w:val="00640EEF"/>
    <w:rsid w:val="00641E8F"/>
    <w:rsid w:val="006436F1"/>
    <w:rsid w:val="00643BA6"/>
    <w:rsid w:val="00644CB5"/>
    <w:rsid w:val="00645081"/>
    <w:rsid w:val="00645661"/>
    <w:rsid w:val="00645741"/>
    <w:rsid w:val="00645A1B"/>
    <w:rsid w:val="00645C60"/>
    <w:rsid w:val="006467B9"/>
    <w:rsid w:val="00646A62"/>
    <w:rsid w:val="00646DD3"/>
    <w:rsid w:val="006503AF"/>
    <w:rsid w:val="0065124A"/>
    <w:rsid w:val="00651592"/>
    <w:rsid w:val="00651778"/>
    <w:rsid w:val="006526B9"/>
    <w:rsid w:val="006529D0"/>
    <w:rsid w:val="00652A00"/>
    <w:rsid w:val="0065341C"/>
    <w:rsid w:val="00653A85"/>
    <w:rsid w:val="006543B3"/>
    <w:rsid w:val="006546E7"/>
    <w:rsid w:val="006548B6"/>
    <w:rsid w:val="00654B42"/>
    <w:rsid w:val="00654E87"/>
    <w:rsid w:val="00655012"/>
    <w:rsid w:val="00655895"/>
    <w:rsid w:val="00655B14"/>
    <w:rsid w:val="00655D17"/>
    <w:rsid w:val="006571AD"/>
    <w:rsid w:val="006576CD"/>
    <w:rsid w:val="00657B55"/>
    <w:rsid w:val="00657B90"/>
    <w:rsid w:val="006611C0"/>
    <w:rsid w:val="006616D9"/>
    <w:rsid w:val="00661C23"/>
    <w:rsid w:val="00661C48"/>
    <w:rsid w:val="006625A8"/>
    <w:rsid w:val="006629FC"/>
    <w:rsid w:val="00662C42"/>
    <w:rsid w:val="00662C6A"/>
    <w:rsid w:val="00662CF3"/>
    <w:rsid w:val="006633DF"/>
    <w:rsid w:val="006636BB"/>
    <w:rsid w:val="00663A45"/>
    <w:rsid w:val="00663FCA"/>
    <w:rsid w:val="00664D5F"/>
    <w:rsid w:val="00664EDE"/>
    <w:rsid w:val="00665873"/>
    <w:rsid w:val="006665D4"/>
    <w:rsid w:val="00667F0F"/>
    <w:rsid w:val="006707EC"/>
    <w:rsid w:val="0067194C"/>
    <w:rsid w:val="00672D81"/>
    <w:rsid w:val="0067301D"/>
    <w:rsid w:val="0067422A"/>
    <w:rsid w:val="006746A1"/>
    <w:rsid w:val="00674CC3"/>
    <w:rsid w:val="006751C5"/>
    <w:rsid w:val="0067547C"/>
    <w:rsid w:val="0067569C"/>
    <w:rsid w:val="00676049"/>
    <w:rsid w:val="0067628E"/>
    <w:rsid w:val="006767E0"/>
    <w:rsid w:val="006769A9"/>
    <w:rsid w:val="00676BBC"/>
    <w:rsid w:val="00677612"/>
    <w:rsid w:val="00677CB5"/>
    <w:rsid w:val="00677D69"/>
    <w:rsid w:val="00677FAF"/>
    <w:rsid w:val="0068047A"/>
    <w:rsid w:val="00680FF7"/>
    <w:rsid w:val="0068161C"/>
    <w:rsid w:val="006820CC"/>
    <w:rsid w:val="00682588"/>
    <w:rsid w:val="006828AA"/>
    <w:rsid w:val="00682C8A"/>
    <w:rsid w:val="00683459"/>
    <w:rsid w:val="00683FC4"/>
    <w:rsid w:val="00684755"/>
    <w:rsid w:val="00685DAA"/>
    <w:rsid w:val="00687078"/>
    <w:rsid w:val="00687305"/>
    <w:rsid w:val="0068749D"/>
    <w:rsid w:val="00687AFF"/>
    <w:rsid w:val="00691148"/>
    <w:rsid w:val="00691C5F"/>
    <w:rsid w:val="006924A4"/>
    <w:rsid w:val="00694C7E"/>
    <w:rsid w:val="006950B0"/>
    <w:rsid w:val="00695146"/>
    <w:rsid w:val="0069566A"/>
    <w:rsid w:val="00695C44"/>
    <w:rsid w:val="0069626D"/>
    <w:rsid w:val="00696878"/>
    <w:rsid w:val="00697D49"/>
    <w:rsid w:val="00697DAB"/>
    <w:rsid w:val="006A0B4A"/>
    <w:rsid w:val="006A0B79"/>
    <w:rsid w:val="006A198B"/>
    <w:rsid w:val="006A19B4"/>
    <w:rsid w:val="006A2719"/>
    <w:rsid w:val="006A2A36"/>
    <w:rsid w:val="006A2B8B"/>
    <w:rsid w:val="006A3069"/>
    <w:rsid w:val="006A3782"/>
    <w:rsid w:val="006A3EF1"/>
    <w:rsid w:val="006A46CE"/>
    <w:rsid w:val="006A57EA"/>
    <w:rsid w:val="006A6402"/>
    <w:rsid w:val="006A69A6"/>
    <w:rsid w:val="006A6B3E"/>
    <w:rsid w:val="006A75AC"/>
    <w:rsid w:val="006A7792"/>
    <w:rsid w:val="006A7F90"/>
    <w:rsid w:val="006B0EBA"/>
    <w:rsid w:val="006B1577"/>
    <w:rsid w:val="006B1854"/>
    <w:rsid w:val="006B233A"/>
    <w:rsid w:val="006B28DE"/>
    <w:rsid w:val="006B299B"/>
    <w:rsid w:val="006B2A0F"/>
    <w:rsid w:val="006B2E6D"/>
    <w:rsid w:val="006B302B"/>
    <w:rsid w:val="006B3B51"/>
    <w:rsid w:val="006B3E7E"/>
    <w:rsid w:val="006B4149"/>
    <w:rsid w:val="006B42E8"/>
    <w:rsid w:val="006B617F"/>
    <w:rsid w:val="006B71C6"/>
    <w:rsid w:val="006C0287"/>
    <w:rsid w:val="006C0415"/>
    <w:rsid w:val="006C049A"/>
    <w:rsid w:val="006C0F12"/>
    <w:rsid w:val="006C23EA"/>
    <w:rsid w:val="006C284E"/>
    <w:rsid w:val="006C2A54"/>
    <w:rsid w:val="006C2DFC"/>
    <w:rsid w:val="006C419B"/>
    <w:rsid w:val="006C51D1"/>
    <w:rsid w:val="006C52E2"/>
    <w:rsid w:val="006C57CF"/>
    <w:rsid w:val="006C62B6"/>
    <w:rsid w:val="006C6365"/>
    <w:rsid w:val="006C69DA"/>
    <w:rsid w:val="006C74A9"/>
    <w:rsid w:val="006C7943"/>
    <w:rsid w:val="006D05C4"/>
    <w:rsid w:val="006D2B9D"/>
    <w:rsid w:val="006D2F8E"/>
    <w:rsid w:val="006D3241"/>
    <w:rsid w:val="006D37E9"/>
    <w:rsid w:val="006D3E8E"/>
    <w:rsid w:val="006D5848"/>
    <w:rsid w:val="006D6B44"/>
    <w:rsid w:val="006D778D"/>
    <w:rsid w:val="006E07A4"/>
    <w:rsid w:val="006E1B2B"/>
    <w:rsid w:val="006E1C4F"/>
    <w:rsid w:val="006E1D0C"/>
    <w:rsid w:val="006E3B55"/>
    <w:rsid w:val="006E4504"/>
    <w:rsid w:val="006E4B23"/>
    <w:rsid w:val="006E501A"/>
    <w:rsid w:val="006E5512"/>
    <w:rsid w:val="006E5592"/>
    <w:rsid w:val="006E5C7B"/>
    <w:rsid w:val="006E6743"/>
    <w:rsid w:val="006E7748"/>
    <w:rsid w:val="006E780D"/>
    <w:rsid w:val="006E7DC2"/>
    <w:rsid w:val="006F0F29"/>
    <w:rsid w:val="006F1033"/>
    <w:rsid w:val="006F1CD5"/>
    <w:rsid w:val="006F21F5"/>
    <w:rsid w:val="006F2C28"/>
    <w:rsid w:val="006F358F"/>
    <w:rsid w:val="006F3838"/>
    <w:rsid w:val="006F3C0B"/>
    <w:rsid w:val="006F4772"/>
    <w:rsid w:val="006F5471"/>
    <w:rsid w:val="006F6056"/>
    <w:rsid w:val="006F6378"/>
    <w:rsid w:val="006F7590"/>
    <w:rsid w:val="006F788F"/>
    <w:rsid w:val="006F7A99"/>
    <w:rsid w:val="00700254"/>
    <w:rsid w:val="00700ABF"/>
    <w:rsid w:val="00701039"/>
    <w:rsid w:val="00701371"/>
    <w:rsid w:val="00701E99"/>
    <w:rsid w:val="0070228B"/>
    <w:rsid w:val="007022B3"/>
    <w:rsid w:val="00702CCF"/>
    <w:rsid w:val="00702CFF"/>
    <w:rsid w:val="00702FAD"/>
    <w:rsid w:val="00703011"/>
    <w:rsid w:val="00703555"/>
    <w:rsid w:val="00703A77"/>
    <w:rsid w:val="007041E1"/>
    <w:rsid w:val="00704457"/>
    <w:rsid w:val="007045CA"/>
    <w:rsid w:val="00704F1D"/>
    <w:rsid w:val="00705442"/>
    <w:rsid w:val="00706514"/>
    <w:rsid w:val="007065BD"/>
    <w:rsid w:val="0070675A"/>
    <w:rsid w:val="0070747B"/>
    <w:rsid w:val="00707682"/>
    <w:rsid w:val="00707806"/>
    <w:rsid w:val="0071090A"/>
    <w:rsid w:val="00710A1B"/>
    <w:rsid w:val="00710D2E"/>
    <w:rsid w:val="0071178A"/>
    <w:rsid w:val="00711D5D"/>
    <w:rsid w:val="00712917"/>
    <w:rsid w:val="00713170"/>
    <w:rsid w:val="0071433C"/>
    <w:rsid w:val="0071523D"/>
    <w:rsid w:val="007155BD"/>
    <w:rsid w:val="00716394"/>
    <w:rsid w:val="00716728"/>
    <w:rsid w:val="007172C5"/>
    <w:rsid w:val="0071768A"/>
    <w:rsid w:val="00717796"/>
    <w:rsid w:val="00720CB1"/>
    <w:rsid w:val="00721D7F"/>
    <w:rsid w:val="00721DF3"/>
    <w:rsid w:val="007239B3"/>
    <w:rsid w:val="00723ADD"/>
    <w:rsid w:val="00724158"/>
    <w:rsid w:val="00724293"/>
    <w:rsid w:val="00724B59"/>
    <w:rsid w:val="00724BE8"/>
    <w:rsid w:val="00727AC3"/>
    <w:rsid w:val="00727C73"/>
    <w:rsid w:val="007302B7"/>
    <w:rsid w:val="00730A70"/>
    <w:rsid w:val="00730D1E"/>
    <w:rsid w:val="0073171A"/>
    <w:rsid w:val="00732043"/>
    <w:rsid w:val="00732AB8"/>
    <w:rsid w:val="007335BB"/>
    <w:rsid w:val="00733C8A"/>
    <w:rsid w:val="00734670"/>
    <w:rsid w:val="00734CB7"/>
    <w:rsid w:val="00734CEE"/>
    <w:rsid w:val="007352CB"/>
    <w:rsid w:val="00736528"/>
    <w:rsid w:val="00736681"/>
    <w:rsid w:val="007371F5"/>
    <w:rsid w:val="00737676"/>
    <w:rsid w:val="0073781F"/>
    <w:rsid w:val="00737F13"/>
    <w:rsid w:val="007403E4"/>
    <w:rsid w:val="0074078B"/>
    <w:rsid w:val="00741C28"/>
    <w:rsid w:val="007422E8"/>
    <w:rsid w:val="007428C1"/>
    <w:rsid w:val="00742E64"/>
    <w:rsid w:val="00742F02"/>
    <w:rsid w:val="00743341"/>
    <w:rsid w:val="007437C0"/>
    <w:rsid w:val="00743DDA"/>
    <w:rsid w:val="00744B13"/>
    <w:rsid w:val="00744B8F"/>
    <w:rsid w:val="00744FC8"/>
    <w:rsid w:val="0074511D"/>
    <w:rsid w:val="0074529F"/>
    <w:rsid w:val="0074553A"/>
    <w:rsid w:val="00745720"/>
    <w:rsid w:val="00745BF8"/>
    <w:rsid w:val="007470CC"/>
    <w:rsid w:val="0074733F"/>
    <w:rsid w:val="00747A2F"/>
    <w:rsid w:val="0075045F"/>
    <w:rsid w:val="0075053F"/>
    <w:rsid w:val="0075182E"/>
    <w:rsid w:val="00751BE7"/>
    <w:rsid w:val="00752A91"/>
    <w:rsid w:val="00752ABC"/>
    <w:rsid w:val="00752FCE"/>
    <w:rsid w:val="00753687"/>
    <w:rsid w:val="0075409A"/>
    <w:rsid w:val="00754A49"/>
    <w:rsid w:val="00755062"/>
    <w:rsid w:val="00755E29"/>
    <w:rsid w:val="007565DF"/>
    <w:rsid w:val="007568A4"/>
    <w:rsid w:val="00756FFD"/>
    <w:rsid w:val="0075725D"/>
    <w:rsid w:val="00757574"/>
    <w:rsid w:val="007600A8"/>
    <w:rsid w:val="00761713"/>
    <w:rsid w:val="0076196A"/>
    <w:rsid w:val="00761D76"/>
    <w:rsid w:val="00762071"/>
    <w:rsid w:val="0076239C"/>
    <w:rsid w:val="00763175"/>
    <w:rsid w:val="00763279"/>
    <w:rsid w:val="00763AD1"/>
    <w:rsid w:val="007648C2"/>
    <w:rsid w:val="00764AFC"/>
    <w:rsid w:val="00764E08"/>
    <w:rsid w:val="007659C4"/>
    <w:rsid w:val="00765BDD"/>
    <w:rsid w:val="00765C90"/>
    <w:rsid w:val="00765EFB"/>
    <w:rsid w:val="007676CF"/>
    <w:rsid w:val="00770FCE"/>
    <w:rsid w:val="0077287F"/>
    <w:rsid w:val="00772CA2"/>
    <w:rsid w:val="00773B63"/>
    <w:rsid w:val="00774169"/>
    <w:rsid w:val="0077443A"/>
    <w:rsid w:val="007747BC"/>
    <w:rsid w:val="00775056"/>
    <w:rsid w:val="007757ED"/>
    <w:rsid w:val="00775AAD"/>
    <w:rsid w:val="00775EC6"/>
    <w:rsid w:val="00776249"/>
    <w:rsid w:val="007769BE"/>
    <w:rsid w:val="00776AED"/>
    <w:rsid w:val="00776B6B"/>
    <w:rsid w:val="00777AB3"/>
    <w:rsid w:val="00777F0F"/>
    <w:rsid w:val="00780623"/>
    <w:rsid w:val="00780638"/>
    <w:rsid w:val="00781B36"/>
    <w:rsid w:val="00781BE7"/>
    <w:rsid w:val="0078233C"/>
    <w:rsid w:val="00783C59"/>
    <w:rsid w:val="00783CA5"/>
    <w:rsid w:val="007841D8"/>
    <w:rsid w:val="00785AA0"/>
    <w:rsid w:val="007868D3"/>
    <w:rsid w:val="00787FBC"/>
    <w:rsid w:val="00790FDD"/>
    <w:rsid w:val="00791779"/>
    <w:rsid w:val="007926FF"/>
    <w:rsid w:val="007927A6"/>
    <w:rsid w:val="00792A46"/>
    <w:rsid w:val="00792C98"/>
    <w:rsid w:val="007934A2"/>
    <w:rsid w:val="0079399D"/>
    <w:rsid w:val="007957BF"/>
    <w:rsid w:val="00795F20"/>
    <w:rsid w:val="0079642E"/>
    <w:rsid w:val="00796A83"/>
    <w:rsid w:val="00797555"/>
    <w:rsid w:val="00797E35"/>
    <w:rsid w:val="00797F70"/>
    <w:rsid w:val="007A0B58"/>
    <w:rsid w:val="007A2C83"/>
    <w:rsid w:val="007A51A5"/>
    <w:rsid w:val="007A670C"/>
    <w:rsid w:val="007A6E51"/>
    <w:rsid w:val="007A7A37"/>
    <w:rsid w:val="007A7C77"/>
    <w:rsid w:val="007B04AE"/>
    <w:rsid w:val="007B0780"/>
    <w:rsid w:val="007B086B"/>
    <w:rsid w:val="007B0C2A"/>
    <w:rsid w:val="007B1235"/>
    <w:rsid w:val="007B133D"/>
    <w:rsid w:val="007B152F"/>
    <w:rsid w:val="007B1DA0"/>
    <w:rsid w:val="007B208F"/>
    <w:rsid w:val="007B2A8B"/>
    <w:rsid w:val="007B3AC8"/>
    <w:rsid w:val="007B4DD4"/>
    <w:rsid w:val="007B4FFC"/>
    <w:rsid w:val="007B50CA"/>
    <w:rsid w:val="007B5304"/>
    <w:rsid w:val="007B608C"/>
    <w:rsid w:val="007B6B02"/>
    <w:rsid w:val="007B7B33"/>
    <w:rsid w:val="007B7B34"/>
    <w:rsid w:val="007B7EC4"/>
    <w:rsid w:val="007C0E0F"/>
    <w:rsid w:val="007C14EF"/>
    <w:rsid w:val="007C3746"/>
    <w:rsid w:val="007C3FF1"/>
    <w:rsid w:val="007C5510"/>
    <w:rsid w:val="007C66E4"/>
    <w:rsid w:val="007C6E5F"/>
    <w:rsid w:val="007C7689"/>
    <w:rsid w:val="007C7A94"/>
    <w:rsid w:val="007D0696"/>
    <w:rsid w:val="007D0718"/>
    <w:rsid w:val="007D0A0B"/>
    <w:rsid w:val="007D1135"/>
    <w:rsid w:val="007D1209"/>
    <w:rsid w:val="007D14C6"/>
    <w:rsid w:val="007D1729"/>
    <w:rsid w:val="007D1A24"/>
    <w:rsid w:val="007D1C80"/>
    <w:rsid w:val="007D272B"/>
    <w:rsid w:val="007D273A"/>
    <w:rsid w:val="007D2B47"/>
    <w:rsid w:val="007D3DEF"/>
    <w:rsid w:val="007D401B"/>
    <w:rsid w:val="007D5609"/>
    <w:rsid w:val="007D5F00"/>
    <w:rsid w:val="007D6143"/>
    <w:rsid w:val="007D6696"/>
    <w:rsid w:val="007D66C6"/>
    <w:rsid w:val="007D67D3"/>
    <w:rsid w:val="007E1072"/>
    <w:rsid w:val="007E1618"/>
    <w:rsid w:val="007E1886"/>
    <w:rsid w:val="007E1B9E"/>
    <w:rsid w:val="007E1DE6"/>
    <w:rsid w:val="007E1F5A"/>
    <w:rsid w:val="007E2324"/>
    <w:rsid w:val="007E2B5B"/>
    <w:rsid w:val="007E359A"/>
    <w:rsid w:val="007E3694"/>
    <w:rsid w:val="007E4E7E"/>
    <w:rsid w:val="007E532E"/>
    <w:rsid w:val="007E6BEE"/>
    <w:rsid w:val="007E75FF"/>
    <w:rsid w:val="007E76F3"/>
    <w:rsid w:val="007E7956"/>
    <w:rsid w:val="007E7C95"/>
    <w:rsid w:val="007E7D14"/>
    <w:rsid w:val="007E7FD0"/>
    <w:rsid w:val="007F0340"/>
    <w:rsid w:val="007F046A"/>
    <w:rsid w:val="007F060D"/>
    <w:rsid w:val="007F0815"/>
    <w:rsid w:val="007F0865"/>
    <w:rsid w:val="007F2E7F"/>
    <w:rsid w:val="007F3168"/>
    <w:rsid w:val="007F338A"/>
    <w:rsid w:val="007F37FC"/>
    <w:rsid w:val="007F3D59"/>
    <w:rsid w:val="007F3E41"/>
    <w:rsid w:val="007F4001"/>
    <w:rsid w:val="007F45F0"/>
    <w:rsid w:val="007F474A"/>
    <w:rsid w:val="007F4B59"/>
    <w:rsid w:val="007F621C"/>
    <w:rsid w:val="007F6B48"/>
    <w:rsid w:val="0080017D"/>
    <w:rsid w:val="00800319"/>
    <w:rsid w:val="0080084A"/>
    <w:rsid w:val="00800A4C"/>
    <w:rsid w:val="00800F26"/>
    <w:rsid w:val="0080168F"/>
    <w:rsid w:val="008018F2"/>
    <w:rsid w:val="00801CD9"/>
    <w:rsid w:val="00802C52"/>
    <w:rsid w:val="00803829"/>
    <w:rsid w:val="00804A8D"/>
    <w:rsid w:val="00804CF2"/>
    <w:rsid w:val="008050CD"/>
    <w:rsid w:val="008058F2"/>
    <w:rsid w:val="00805C5A"/>
    <w:rsid w:val="00806D95"/>
    <w:rsid w:val="00806DE5"/>
    <w:rsid w:val="00806F0B"/>
    <w:rsid w:val="00806F5E"/>
    <w:rsid w:val="008070BB"/>
    <w:rsid w:val="008077B2"/>
    <w:rsid w:val="00807BE0"/>
    <w:rsid w:val="008102BF"/>
    <w:rsid w:val="00810391"/>
    <w:rsid w:val="00810708"/>
    <w:rsid w:val="0081097D"/>
    <w:rsid w:val="00810E52"/>
    <w:rsid w:val="008118A5"/>
    <w:rsid w:val="00811B51"/>
    <w:rsid w:val="00811F79"/>
    <w:rsid w:val="008121C5"/>
    <w:rsid w:val="008125A8"/>
    <w:rsid w:val="00812C96"/>
    <w:rsid w:val="00813C9E"/>
    <w:rsid w:val="00814C4F"/>
    <w:rsid w:val="00814CBF"/>
    <w:rsid w:val="00814EA6"/>
    <w:rsid w:val="008150B5"/>
    <w:rsid w:val="008165E7"/>
    <w:rsid w:val="00817CFE"/>
    <w:rsid w:val="00817FB6"/>
    <w:rsid w:val="00820F9B"/>
    <w:rsid w:val="0082164C"/>
    <w:rsid w:val="0082170B"/>
    <w:rsid w:val="00821D78"/>
    <w:rsid w:val="00823330"/>
    <w:rsid w:val="008236C9"/>
    <w:rsid w:val="00823900"/>
    <w:rsid w:val="00823C44"/>
    <w:rsid w:val="008240E1"/>
    <w:rsid w:val="008248B0"/>
    <w:rsid w:val="00825234"/>
    <w:rsid w:val="00825BE6"/>
    <w:rsid w:val="0082615F"/>
    <w:rsid w:val="00826203"/>
    <w:rsid w:val="0082622E"/>
    <w:rsid w:val="0082635F"/>
    <w:rsid w:val="0082660C"/>
    <w:rsid w:val="008268BA"/>
    <w:rsid w:val="0082751D"/>
    <w:rsid w:val="00827744"/>
    <w:rsid w:val="00830515"/>
    <w:rsid w:val="00831832"/>
    <w:rsid w:val="00831CDE"/>
    <w:rsid w:val="00831CED"/>
    <w:rsid w:val="00831F39"/>
    <w:rsid w:val="00832183"/>
    <w:rsid w:val="00832A4C"/>
    <w:rsid w:val="00832F74"/>
    <w:rsid w:val="0083333D"/>
    <w:rsid w:val="008339B1"/>
    <w:rsid w:val="00834345"/>
    <w:rsid w:val="00835911"/>
    <w:rsid w:val="00836039"/>
    <w:rsid w:val="0083651D"/>
    <w:rsid w:val="00836787"/>
    <w:rsid w:val="00837199"/>
    <w:rsid w:val="008374A1"/>
    <w:rsid w:val="00840530"/>
    <w:rsid w:val="0084078E"/>
    <w:rsid w:val="0084095A"/>
    <w:rsid w:val="00842B0F"/>
    <w:rsid w:val="008431DA"/>
    <w:rsid w:val="008432AB"/>
    <w:rsid w:val="00843C85"/>
    <w:rsid w:val="00844E25"/>
    <w:rsid w:val="008458A5"/>
    <w:rsid w:val="00845C84"/>
    <w:rsid w:val="00846AAF"/>
    <w:rsid w:val="00847789"/>
    <w:rsid w:val="008478B5"/>
    <w:rsid w:val="00847E4D"/>
    <w:rsid w:val="00850B0A"/>
    <w:rsid w:val="00850ECD"/>
    <w:rsid w:val="00850F05"/>
    <w:rsid w:val="00851350"/>
    <w:rsid w:val="00851719"/>
    <w:rsid w:val="00851D0F"/>
    <w:rsid w:val="008533BF"/>
    <w:rsid w:val="00853650"/>
    <w:rsid w:val="00853990"/>
    <w:rsid w:val="00853E33"/>
    <w:rsid w:val="00854299"/>
    <w:rsid w:val="0085454F"/>
    <w:rsid w:val="00855ACD"/>
    <w:rsid w:val="00856C1F"/>
    <w:rsid w:val="00857516"/>
    <w:rsid w:val="008579EB"/>
    <w:rsid w:val="00857C2D"/>
    <w:rsid w:val="00857C2E"/>
    <w:rsid w:val="00857E8E"/>
    <w:rsid w:val="008600BB"/>
    <w:rsid w:val="00860725"/>
    <w:rsid w:val="00860FE2"/>
    <w:rsid w:val="00861F77"/>
    <w:rsid w:val="0086381D"/>
    <w:rsid w:val="00863BAB"/>
    <w:rsid w:val="00863D69"/>
    <w:rsid w:val="00864733"/>
    <w:rsid w:val="008648A3"/>
    <w:rsid w:val="00864A66"/>
    <w:rsid w:val="00864B96"/>
    <w:rsid w:val="00864D98"/>
    <w:rsid w:val="00865453"/>
    <w:rsid w:val="00865535"/>
    <w:rsid w:val="008666B8"/>
    <w:rsid w:val="0086706A"/>
    <w:rsid w:val="00867D6D"/>
    <w:rsid w:val="008700AE"/>
    <w:rsid w:val="00870E01"/>
    <w:rsid w:val="00872E79"/>
    <w:rsid w:val="008731D4"/>
    <w:rsid w:val="00873DAD"/>
    <w:rsid w:val="00873EA6"/>
    <w:rsid w:val="0087418F"/>
    <w:rsid w:val="008747BE"/>
    <w:rsid w:val="00875075"/>
    <w:rsid w:val="008750A3"/>
    <w:rsid w:val="0087511C"/>
    <w:rsid w:val="008758CA"/>
    <w:rsid w:val="00876131"/>
    <w:rsid w:val="00876F94"/>
    <w:rsid w:val="00877584"/>
    <w:rsid w:val="0088017F"/>
    <w:rsid w:val="0088193B"/>
    <w:rsid w:val="00881BCC"/>
    <w:rsid w:val="00882171"/>
    <w:rsid w:val="0088273D"/>
    <w:rsid w:val="008828DE"/>
    <w:rsid w:val="00882E57"/>
    <w:rsid w:val="00882E66"/>
    <w:rsid w:val="00883386"/>
    <w:rsid w:val="0088349C"/>
    <w:rsid w:val="00883CE7"/>
    <w:rsid w:val="00883E22"/>
    <w:rsid w:val="008840FB"/>
    <w:rsid w:val="00884334"/>
    <w:rsid w:val="008845E8"/>
    <w:rsid w:val="008846E4"/>
    <w:rsid w:val="008846EB"/>
    <w:rsid w:val="00885B58"/>
    <w:rsid w:val="00886CFF"/>
    <w:rsid w:val="0088709A"/>
    <w:rsid w:val="00887DCE"/>
    <w:rsid w:val="0089054A"/>
    <w:rsid w:val="008906BC"/>
    <w:rsid w:val="0089205A"/>
    <w:rsid w:val="00892216"/>
    <w:rsid w:val="00893001"/>
    <w:rsid w:val="00893C10"/>
    <w:rsid w:val="00893CB4"/>
    <w:rsid w:val="00895C6C"/>
    <w:rsid w:val="0089614A"/>
    <w:rsid w:val="00896793"/>
    <w:rsid w:val="0089681B"/>
    <w:rsid w:val="0089686D"/>
    <w:rsid w:val="00897A00"/>
    <w:rsid w:val="008A00EE"/>
    <w:rsid w:val="008A01DC"/>
    <w:rsid w:val="008A067D"/>
    <w:rsid w:val="008A0774"/>
    <w:rsid w:val="008A13E2"/>
    <w:rsid w:val="008A13F4"/>
    <w:rsid w:val="008A1BA0"/>
    <w:rsid w:val="008A20A3"/>
    <w:rsid w:val="008A396E"/>
    <w:rsid w:val="008A3B8B"/>
    <w:rsid w:val="008A3FC0"/>
    <w:rsid w:val="008A4369"/>
    <w:rsid w:val="008A4558"/>
    <w:rsid w:val="008A45E3"/>
    <w:rsid w:val="008A4C04"/>
    <w:rsid w:val="008A5138"/>
    <w:rsid w:val="008A5539"/>
    <w:rsid w:val="008A634E"/>
    <w:rsid w:val="008A68F1"/>
    <w:rsid w:val="008B013F"/>
    <w:rsid w:val="008B1091"/>
    <w:rsid w:val="008B12B1"/>
    <w:rsid w:val="008B23AA"/>
    <w:rsid w:val="008B24CE"/>
    <w:rsid w:val="008B2658"/>
    <w:rsid w:val="008B31F0"/>
    <w:rsid w:val="008B3AEB"/>
    <w:rsid w:val="008B45E3"/>
    <w:rsid w:val="008B4D89"/>
    <w:rsid w:val="008B4F94"/>
    <w:rsid w:val="008B6017"/>
    <w:rsid w:val="008B6023"/>
    <w:rsid w:val="008B60A0"/>
    <w:rsid w:val="008B66FA"/>
    <w:rsid w:val="008B6B19"/>
    <w:rsid w:val="008B700E"/>
    <w:rsid w:val="008B7DF6"/>
    <w:rsid w:val="008C0170"/>
    <w:rsid w:val="008C04CA"/>
    <w:rsid w:val="008C04F3"/>
    <w:rsid w:val="008C1EF9"/>
    <w:rsid w:val="008C1FF1"/>
    <w:rsid w:val="008C2EC0"/>
    <w:rsid w:val="008C3198"/>
    <w:rsid w:val="008C37D0"/>
    <w:rsid w:val="008C3E32"/>
    <w:rsid w:val="008C4C11"/>
    <w:rsid w:val="008C5134"/>
    <w:rsid w:val="008C5E82"/>
    <w:rsid w:val="008C5FE5"/>
    <w:rsid w:val="008C7550"/>
    <w:rsid w:val="008C7FCE"/>
    <w:rsid w:val="008D0247"/>
    <w:rsid w:val="008D0258"/>
    <w:rsid w:val="008D1460"/>
    <w:rsid w:val="008D1668"/>
    <w:rsid w:val="008D19F7"/>
    <w:rsid w:val="008D1CA1"/>
    <w:rsid w:val="008D2279"/>
    <w:rsid w:val="008D2E1D"/>
    <w:rsid w:val="008D32AD"/>
    <w:rsid w:val="008D3CCB"/>
    <w:rsid w:val="008D3E06"/>
    <w:rsid w:val="008D3F38"/>
    <w:rsid w:val="008D3FE9"/>
    <w:rsid w:val="008D5341"/>
    <w:rsid w:val="008D5346"/>
    <w:rsid w:val="008D616E"/>
    <w:rsid w:val="008D6F15"/>
    <w:rsid w:val="008E1574"/>
    <w:rsid w:val="008E1A10"/>
    <w:rsid w:val="008E2A32"/>
    <w:rsid w:val="008E37BB"/>
    <w:rsid w:val="008E40FA"/>
    <w:rsid w:val="008E582B"/>
    <w:rsid w:val="008E5A6F"/>
    <w:rsid w:val="008E5F14"/>
    <w:rsid w:val="008E6450"/>
    <w:rsid w:val="008E6E2C"/>
    <w:rsid w:val="008E720A"/>
    <w:rsid w:val="008E730A"/>
    <w:rsid w:val="008E7447"/>
    <w:rsid w:val="008F0BDA"/>
    <w:rsid w:val="008F1D5A"/>
    <w:rsid w:val="008F240C"/>
    <w:rsid w:val="008F2F15"/>
    <w:rsid w:val="008F3395"/>
    <w:rsid w:val="008F5167"/>
    <w:rsid w:val="008F51CB"/>
    <w:rsid w:val="008F55AB"/>
    <w:rsid w:val="008F5695"/>
    <w:rsid w:val="008F5CB8"/>
    <w:rsid w:val="008F5EA3"/>
    <w:rsid w:val="008F5EB7"/>
    <w:rsid w:val="008F6410"/>
    <w:rsid w:val="008F6A60"/>
    <w:rsid w:val="008F6F12"/>
    <w:rsid w:val="008F7E3F"/>
    <w:rsid w:val="009022D5"/>
    <w:rsid w:val="00902477"/>
    <w:rsid w:val="00902C59"/>
    <w:rsid w:val="009031D0"/>
    <w:rsid w:val="009033E6"/>
    <w:rsid w:val="009034AF"/>
    <w:rsid w:val="00903A59"/>
    <w:rsid w:val="00903EFC"/>
    <w:rsid w:val="00904FCE"/>
    <w:rsid w:val="009052E9"/>
    <w:rsid w:val="00905E83"/>
    <w:rsid w:val="00905FEE"/>
    <w:rsid w:val="00906382"/>
    <w:rsid w:val="00906C43"/>
    <w:rsid w:val="00910279"/>
    <w:rsid w:val="00910BFF"/>
    <w:rsid w:val="009115A7"/>
    <w:rsid w:val="00911A4D"/>
    <w:rsid w:val="00911D15"/>
    <w:rsid w:val="009120DC"/>
    <w:rsid w:val="00912561"/>
    <w:rsid w:val="00912FE2"/>
    <w:rsid w:val="00913018"/>
    <w:rsid w:val="00913083"/>
    <w:rsid w:val="009134A3"/>
    <w:rsid w:val="00913CE3"/>
    <w:rsid w:val="00913CF9"/>
    <w:rsid w:val="009140A3"/>
    <w:rsid w:val="0091461B"/>
    <w:rsid w:val="00915284"/>
    <w:rsid w:val="00915322"/>
    <w:rsid w:val="0091537E"/>
    <w:rsid w:val="0091554E"/>
    <w:rsid w:val="009159A2"/>
    <w:rsid w:val="00916B68"/>
    <w:rsid w:val="00917D4B"/>
    <w:rsid w:val="0092029F"/>
    <w:rsid w:val="009206E2"/>
    <w:rsid w:val="009222D4"/>
    <w:rsid w:val="009225DF"/>
    <w:rsid w:val="009226A2"/>
    <w:rsid w:val="0092338A"/>
    <w:rsid w:val="0092346B"/>
    <w:rsid w:val="00923739"/>
    <w:rsid w:val="00923A57"/>
    <w:rsid w:val="009248C6"/>
    <w:rsid w:val="009256B7"/>
    <w:rsid w:val="00925893"/>
    <w:rsid w:val="00925A6D"/>
    <w:rsid w:val="00926486"/>
    <w:rsid w:val="00926663"/>
    <w:rsid w:val="00927560"/>
    <w:rsid w:val="009277D4"/>
    <w:rsid w:val="00927A0F"/>
    <w:rsid w:val="00930E73"/>
    <w:rsid w:val="00932F5D"/>
    <w:rsid w:val="009335B2"/>
    <w:rsid w:val="009338A9"/>
    <w:rsid w:val="00933FEF"/>
    <w:rsid w:val="0093457D"/>
    <w:rsid w:val="009349F9"/>
    <w:rsid w:val="00934DD0"/>
    <w:rsid w:val="009355FE"/>
    <w:rsid w:val="00935870"/>
    <w:rsid w:val="0094002D"/>
    <w:rsid w:val="009407A3"/>
    <w:rsid w:val="00941D27"/>
    <w:rsid w:val="0094220A"/>
    <w:rsid w:val="0094221B"/>
    <w:rsid w:val="009423BC"/>
    <w:rsid w:val="00942AEA"/>
    <w:rsid w:val="00943691"/>
    <w:rsid w:val="00943A68"/>
    <w:rsid w:val="009445CC"/>
    <w:rsid w:val="00944B31"/>
    <w:rsid w:val="00945045"/>
    <w:rsid w:val="009453F9"/>
    <w:rsid w:val="009454EA"/>
    <w:rsid w:val="009456AC"/>
    <w:rsid w:val="00945C7D"/>
    <w:rsid w:val="00946277"/>
    <w:rsid w:val="00947FC0"/>
    <w:rsid w:val="00950485"/>
    <w:rsid w:val="00950B2A"/>
    <w:rsid w:val="009510E9"/>
    <w:rsid w:val="00951BD9"/>
    <w:rsid w:val="00951FF8"/>
    <w:rsid w:val="0095219E"/>
    <w:rsid w:val="00952586"/>
    <w:rsid w:val="00952C82"/>
    <w:rsid w:val="00953C85"/>
    <w:rsid w:val="00954183"/>
    <w:rsid w:val="009546B5"/>
    <w:rsid w:val="00954E8F"/>
    <w:rsid w:val="00954F97"/>
    <w:rsid w:val="00955775"/>
    <w:rsid w:val="009567C7"/>
    <w:rsid w:val="0095680B"/>
    <w:rsid w:val="00957392"/>
    <w:rsid w:val="00957611"/>
    <w:rsid w:val="00960D76"/>
    <w:rsid w:val="009610DD"/>
    <w:rsid w:val="00961E3E"/>
    <w:rsid w:val="00962B44"/>
    <w:rsid w:val="00964DD9"/>
    <w:rsid w:val="00965832"/>
    <w:rsid w:val="00965A5E"/>
    <w:rsid w:val="00965A65"/>
    <w:rsid w:val="00965ABD"/>
    <w:rsid w:val="009668C9"/>
    <w:rsid w:val="00966CA5"/>
    <w:rsid w:val="00966F9D"/>
    <w:rsid w:val="00966FBF"/>
    <w:rsid w:val="0096706F"/>
    <w:rsid w:val="009679C8"/>
    <w:rsid w:val="009700BB"/>
    <w:rsid w:val="009700CA"/>
    <w:rsid w:val="009705F9"/>
    <w:rsid w:val="00970993"/>
    <w:rsid w:val="0097176A"/>
    <w:rsid w:val="00971CB2"/>
    <w:rsid w:val="00971FDC"/>
    <w:rsid w:val="00972B0B"/>
    <w:rsid w:val="0097338D"/>
    <w:rsid w:val="0097345D"/>
    <w:rsid w:val="0097384B"/>
    <w:rsid w:val="00974A63"/>
    <w:rsid w:val="00974E65"/>
    <w:rsid w:val="00974EC8"/>
    <w:rsid w:val="00974FA6"/>
    <w:rsid w:val="009755B4"/>
    <w:rsid w:val="00975BA0"/>
    <w:rsid w:val="009765A0"/>
    <w:rsid w:val="0097750A"/>
    <w:rsid w:val="00977684"/>
    <w:rsid w:val="0097774E"/>
    <w:rsid w:val="00977823"/>
    <w:rsid w:val="00980076"/>
    <w:rsid w:val="00980944"/>
    <w:rsid w:val="0098102B"/>
    <w:rsid w:val="0098137C"/>
    <w:rsid w:val="00981644"/>
    <w:rsid w:val="009817E1"/>
    <w:rsid w:val="009817F2"/>
    <w:rsid w:val="00982382"/>
    <w:rsid w:val="009826ED"/>
    <w:rsid w:val="00982C26"/>
    <w:rsid w:val="00983953"/>
    <w:rsid w:val="00983F42"/>
    <w:rsid w:val="00984025"/>
    <w:rsid w:val="009841F8"/>
    <w:rsid w:val="0098440D"/>
    <w:rsid w:val="00986044"/>
    <w:rsid w:val="009868C3"/>
    <w:rsid w:val="00986DEC"/>
    <w:rsid w:val="00987151"/>
    <w:rsid w:val="009872B5"/>
    <w:rsid w:val="00987B69"/>
    <w:rsid w:val="00987E6E"/>
    <w:rsid w:val="00990A81"/>
    <w:rsid w:val="009919B1"/>
    <w:rsid w:val="00991F1A"/>
    <w:rsid w:val="00992212"/>
    <w:rsid w:val="00992F00"/>
    <w:rsid w:val="0099359C"/>
    <w:rsid w:val="009945A0"/>
    <w:rsid w:val="009947C2"/>
    <w:rsid w:val="0099514C"/>
    <w:rsid w:val="00995261"/>
    <w:rsid w:val="00996E24"/>
    <w:rsid w:val="00997BB4"/>
    <w:rsid w:val="009A05A2"/>
    <w:rsid w:val="009A0886"/>
    <w:rsid w:val="009A0DE4"/>
    <w:rsid w:val="009A2782"/>
    <w:rsid w:val="009A2B9F"/>
    <w:rsid w:val="009A3B5C"/>
    <w:rsid w:val="009A3DB8"/>
    <w:rsid w:val="009A468A"/>
    <w:rsid w:val="009A52E2"/>
    <w:rsid w:val="009A63A4"/>
    <w:rsid w:val="009A705B"/>
    <w:rsid w:val="009A7CBD"/>
    <w:rsid w:val="009B058E"/>
    <w:rsid w:val="009B29B4"/>
    <w:rsid w:val="009B2E88"/>
    <w:rsid w:val="009B2FAC"/>
    <w:rsid w:val="009B3E76"/>
    <w:rsid w:val="009B50C5"/>
    <w:rsid w:val="009B561C"/>
    <w:rsid w:val="009B5932"/>
    <w:rsid w:val="009B5C74"/>
    <w:rsid w:val="009B5E8A"/>
    <w:rsid w:val="009B5FE4"/>
    <w:rsid w:val="009B652A"/>
    <w:rsid w:val="009B662B"/>
    <w:rsid w:val="009B68EF"/>
    <w:rsid w:val="009B6C15"/>
    <w:rsid w:val="009B74C2"/>
    <w:rsid w:val="009C00D5"/>
    <w:rsid w:val="009C0A37"/>
    <w:rsid w:val="009C0BCB"/>
    <w:rsid w:val="009C0E54"/>
    <w:rsid w:val="009C165E"/>
    <w:rsid w:val="009C202D"/>
    <w:rsid w:val="009C26D0"/>
    <w:rsid w:val="009C311B"/>
    <w:rsid w:val="009C4994"/>
    <w:rsid w:val="009C4C6B"/>
    <w:rsid w:val="009C65E3"/>
    <w:rsid w:val="009C6E2D"/>
    <w:rsid w:val="009C737F"/>
    <w:rsid w:val="009C7B63"/>
    <w:rsid w:val="009D2321"/>
    <w:rsid w:val="009D3451"/>
    <w:rsid w:val="009D4358"/>
    <w:rsid w:val="009D4707"/>
    <w:rsid w:val="009D4E10"/>
    <w:rsid w:val="009D5729"/>
    <w:rsid w:val="009D5BAF"/>
    <w:rsid w:val="009D6586"/>
    <w:rsid w:val="009D7355"/>
    <w:rsid w:val="009E008A"/>
    <w:rsid w:val="009E2474"/>
    <w:rsid w:val="009E4246"/>
    <w:rsid w:val="009E50D5"/>
    <w:rsid w:val="009E527B"/>
    <w:rsid w:val="009E52CD"/>
    <w:rsid w:val="009E5502"/>
    <w:rsid w:val="009E5B6D"/>
    <w:rsid w:val="009E6591"/>
    <w:rsid w:val="009E6924"/>
    <w:rsid w:val="009E6B2D"/>
    <w:rsid w:val="009E6FD4"/>
    <w:rsid w:val="009E717F"/>
    <w:rsid w:val="009E765F"/>
    <w:rsid w:val="009F0055"/>
    <w:rsid w:val="009F0347"/>
    <w:rsid w:val="009F0A70"/>
    <w:rsid w:val="009F20BE"/>
    <w:rsid w:val="009F317F"/>
    <w:rsid w:val="009F3F83"/>
    <w:rsid w:val="009F53FF"/>
    <w:rsid w:val="009F5BF5"/>
    <w:rsid w:val="009F610A"/>
    <w:rsid w:val="009F6D6B"/>
    <w:rsid w:val="009F758B"/>
    <w:rsid w:val="00A005EA"/>
    <w:rsid w:val="00A00BAE"/>
    <w:rsid w:val="00A00E88"/>
    <w:rsid w:val="00A023AE"/>
    <w:rsid w:val="00A02B66"/>
    <w:rsid w:val="00A0348E"/>
    <w:rsid w:val="00A03CE5"/>
    <w:rsid w:val="00A03D5A"/>
    <w:rsid w:val="00A03EDD"/>
    <w:rsid w:val="00A0422D"/>
    <w:rsid w:val="00A04343"/>
    <w:rsid w:val="00A04D98"/>
    <w:rsid w:val="00A054BE"/>
    <w:rsid w:val="00A05542"/>
    <w:rsid w:val="00A05668"/>
    <w:rsid w:val="00A05D9A"/>
    <w:rsid w:val="00A06915"/>
    <w:rsid w:val="00A1012F"/>
    <w:rsid w:val="00A10312"/>
    <w:rsid w:val="00A105E9"/>
    <w:rsid w:val="00A10884"/>
    <w:rsid w:val="00A1146F"/>
    <w:rsid w:val="00A117FD"/>
    <w:rsid w:val="00A13AE3"/>
    <w:rsid w:val="00A148D4"/>
    <w:rsid w:val="00A158EB"/>
    <w:rsid w:val="00A15908"/>
    <w:rsid w:val="00A1649D"/>
    <w:rsid w:val="00A16C5B"/>
    <w:rsid w:val="00A202EC"/>
    <w:rsid w:val="00A20386"/>
    <w:rsid w:val="00A20DA1"/>
    <w:rsid w:val="00A21845"/>
    <w:rsid w:val="00A23DCC"/>
    <w:rsid w:val="00A24668"/>
    <w:rsid w:val="00A2470B"/>
    <w:rsid w:val="00A2511C"/>
    <w:rsid w:val="00A25822"/>
    <w:rsid w:val="00A26765"/>
    <w:rsid w:val="00A268AC"/>
    <w:rsid w:val="00A26C3A"/>
    <w:rsid w:val="00A26F67"/>
    <w:rsid w:val="00A273F9"/>
    <w:rsid w:val="00A27960"/>
    <w:rsid w:val="00A27ADC"/>
    <w:rsid w:val="00A303C8"/>
    <w:rsid w:val="00A30D0D"/>
    <w:rsid w:val="00A31867"/>
    <w:rsid w:val="00A3204C"/>
    <w:rsid w:val="00A322D8"/>
    <w:rsid w:val="00A326A1"/>
    <w:rsid w:val="00A329A8"/>
    <w:rsid w:val="00A32BAF"/>
    <w:rsid w:val="00A32F12"/>
    <w:rsid w:val="00A3345B"/>
    <w:rsid w:val="00A338CC"/>
    <w:rsid w:val="00A33A34"/>
    <w:rsid w:val="00A34205"/>
    <w:rsid w:val="00A358D6"/>
    <w:rsid w:val="00A35984"/>
    <w:rsid w:val="00A3610C"/>
    <w:rsid w:val="00A36C9F"/>
    <w:rsid w:val="00A372A2"/>
    <w:rsid w:val="00A3746D"/>
    <w:rsid w:val="00A37BF8"/>
    <w:rsid w:val="00A37E58"/>
    <w:rsid w:val="00A404F5"/>
    <w:rsid w:val="00A405CA"/>
    <w:rsid w:val="00A40CD8"/>
    <w:rsid w:val="00A41779"/>
    <w:rsid w:val="00A41F4B"/>
    <w:rsid w:val="00A420B7"/>
    <w:rsid w:val="00A42101"/>
    <w:rsid w:val="00A42409"/>
    <w:rsid w:val="00A42DC8"/>
    <w:rsid w:val="00A43519"/>
    <w:rsid w:val="00A44925"/>
    <w:rsid w:val="00A44C3E"/>
    <w:rsid w:val="00A452D0"/>
    <w:rsid w:val="00A45308"/>
    <w:rsid w:val="00A45554"/>
    <w:rsid w:val="00A469A6"/>
    <w:rsid w:val="00A46B25"/>
    <w:rsid w:val="00A46C74"/>
    <w:rsid w:val="00A46FEA"/>
    <w:rsid w:val="00A47184"/>
    <w:rsid w:val="00A47C1E"/>
    <w:rsid w:val="00A50560"/>
    <w:rsid w:val="00A50CA0"/>
    <w:rsid w:val="00A51172"/>
    <w:rsid w:val="00A52264"/>
    <w:rsid w:val="00A5369A"/>
    <w:rsid w:val="00A53C80"/>
    <w:rsid w:val="00A542BC"/>
    <w:rsid w:val="00A54316"/>
    <w:rsid w:val="00A54A78"/>
    <w:rsid w:val="00A54D25"/>
    <w:rsid w:val="00A54FB9"/>
    <w:rsid w:val="00A56853"/>
    <w:rsid w:val="00A56A6B"/>
    <w:rsid w:val="00A57D6E"/>
    <w:rsid w:val="00A609F7"/>
    <w:rsid w:val="00A60A21"/>
    <w:rsid w:val="00A60AE7"/>
    <w:rsid w:val="00A60C64"/>
    <w:rsid w:val="00A61FBF"/>
    <w:rsid w:val="00A621F1"/>
    <w:rsid w:val="00A624F4"/>
    <w:rsid w:val="00A62C7C"/>
    <w:rsid w:val="00A63C7E"/>
    <w:rsid w:val="00A6424D"/>
    <w:rsid w:val="00A65C03"/>
    <w:rsid w:val="00A65FAF"/>
    <w:rsid w:val="00A6620E"/>
    <w:rsid w:val="00A666C0"/>
    <w:rsid w:val="00A66A58"/>
    <w:rsid w:val="00A66BB8"/>
    <w:rsid w:val="00A66BBB"/>
    <w:rsid w:val="00A678E9"/>
    <w:rsid w:val="00A700C2"/>
    <w:rsid w:val="00A700CC"/>
    <w:rsid w:val="00A702D8"/>
    <w:rsid w:val="00A70F1F"/>
    <w:rsid w:val="00A71C8C"/>
    <w:rsid w:val="00A7222E"/>
    <w:rsid w:val="00A737F3"/>
    <w:rsid w:val="00A743D5"/>
    <w:rsid w:val="00A747B7"/>
    <w:rsid w:val="00A749BC"/>
    <w:rsid w:val="00A74B18"/>
    <w:rsid w:val="00A75751"/>
    <w:rsid w:val="00A75786"/>
    <w:rsid w:val="00A75FFB"/>
    <w:rsid w:val="00A76605"/>
    <w:rsid w:val="00A77783"/>
    <w:rsid w:val="00A77A35"/>
    <w:rsid w:val="00A80287"/>
    <w:rsid w:val="00A805A1"/>
    <w:rsid w:val="00A80B48"/>
    <w:rsid w:val="00A81704"/>
    <w:rsid w:val="00A8267E"/>
    <w:rsid w:val="00A83774"/>
    <w:rsid w:val="00A83828"/>
    <w:rsid w:val="00A83FBE"/>
    <w:rsid w:val="00A841CD"/>
    <w:rsid w:val="00A84D29"/>
    <w:rsid w:val="00A84E94"/>
    <w:rsid w:val="00A84FB8"/>
    <w:rsid w:val="00A85C42"/>
    <w:rsid w:val="00A869B2"/>
    <w:rsid w:val="00A869F6"/>
    <w:rsid w:val="00A875F2"/>
    <w:rsid w:val="00A87C01"/>
    <w:rsid w:val="00A87F8D"/>
    <w:rsid w:val="00A90AEF"/>
    <w:rsid w:val="00A90BCB"/>
    <w:rsid w:val="00A91104"/>
    <w:rsid w:val="00A92D75"/>
    <w:rsid w:val="00A9445D"/>
    <w:rsid w:val="00A944C3"/>
    <w:rsid w:val="00A958D1"/>
    <w:rsid w:val="00A959F8"/>
    <w:rsid w:val="00A960BF"/>
    <w:rsid w:val="00A96356"/>
    <w:rsid w:val="00A966BA"/>
    <w:rsid w:val="00A968A7"/>
    <w:rsid w:val="00A96EC1"/>
    <w:rsid w:val="00AA0EA8"/>
    <w:rsid w:val="00AA17FA"/>
    <w:rsid w:val="00AA26CA"/>
    <w:rsid w:val="00AA34E8"/>
    <w:rsid w:val="00AA36E5"/>
    <w:rsid w:val="00AA37AC"/>
    <w:rsid w:val="00AA4325"/>
    <w:rsid w:val="00AA59A9"/>
    <w:rsid w:val="00AA5CD3"/>
    <w:rsid w:val="00AA609A"/>
    <w:rsid w:val="00AA6164"/>
    <w:rsid w:val="00AA7090"/>
    <w:rsid w:val="00AA772B"/>
    <w:rsid w:val="00AA7D9E"/>
    <w:rsid w:val="00AB0265"/>
    <w:rsid w:val="00AB0442"/>
    <w:rsid w:val="00AB0A3A"/>
    <w:rsid w:val="00AB0AEF"/>
    <w:rsid w:val="00AB1350"/>
    <w:rsid w:val="00AB1D40"/>
    <w:rsid w:val="00AB1E01"/>
    <w:rsid w:val="00AB2197"/>
    <w:rsid w:val="00AB28FA"/>
    <w:rsid w:val="00AB315E"/>
    <w:rsid w:val="00AB4241"/>
    <w:rsid w:val="00AB4A23"/>
    <w:rsid w:val="00AB5CF2"/>
    <w:rsid w:val="00AB5F8F"/>
    <w:rsid w:val="00AC010B"/>
    <w:rsid w:val="00AC0700"/>
    <w:rsid w:val="00AC0CDE"/>
    <w:rsid w:val="00AC2081"/>
    <w:rsid w:val="00AC2A76"/>
    <w:rsid w:val="00AC2C3B"/>
    <w:rsid w:val="00AC3789"/>
    <w:rsid w:val="00AC5FF0"/>
    <w:rsid w:val="00AC62D4"/>
    <w:rsid w:val="00AC681C"/>
    <w:rsid w:val="00AC68C1"/>
    <w:rsid w:val="00AC6FDB"/>
    <w:rsid w:val="00AC740F"/>
    <w:rsid w:val="00AC786A"/>
    <w:rsid w:val="00AD086E"/>
    <w:rsid w:val="00AD0B7A"/>
    <w:rsid w:val="00AD0F2E"/>
    <w:rsid w:val="00AD2196"/>
    <w:rsid w:val="00AD2483"/>
    <w:rsid w:val="00AD25A5"/>
    <w:rsid w:val="00AD3379"/>
    <w:rsid w:val="00AD360C"/>
    <w:rsid w:val="00AD3A96"/>
    <w:rsid w:val="00AD522D"/>
    <w:rsid w:val="00AD5778"/>
    <w:rsid w:val="00AD63D8"/>
    <w:rsid w:val="00AE09AD"/>
    <w:rsid w:val="00AE1851"/>
    <w:rsid w:val="00AE1A8D"/>
    <w:rsid w:val="00AE1F66"/>
    <w:rsid w:val="00AE2251"/>
    <w:rsid w:val="00AE2DEB"/>
    <w:rsid w:val="00AE3645"/>
    <w:rsid w:val="00AE3F08"/>
    <w:rsid w:val="00AE4177"/>
    <w:rsid w:val="00AE53B6"/>
    <w:rsid w:val="00AE6D8C"/>
    <w:rsid w:val="00AE70B4"/>
    <w:rsid w:val="00AE70BD"/>
    <w:rsid w:val="00AE7243"/>
    <w:rsid w:val="00AE7981"/>
    <w:rsid w:val="00AF1696"/>
    <w:rsid w:val="00AF1F41"/>
    <w:rsid w:val="00AF2481"/>
    <w:rsid w:val="00AF4BF0"/>
    <w:rsid w:val="00AF5329"/>
    <w:rsid w:val="00AF5605"/>
    <w:rsid w:val="00AF572B"/>
    <w:rsid w:val="00AF7A46"/>
    <w:rsid w:val="00B0062E"/>
    <w:rsid w:val="00B01027"/>
    <w:rsid w:val="00B01A3B"/>
    <w:rsid w:val="00B0239C"/>
    <w:rsid w:val="00B0282F"/>
    <w:rsid w:val="00B032AC"/>
    <w:rsid w:val="00B03714"/>
    <w:rsid w:val="00B03B93"/>
    <w:rsid w:val="00B03D31"/>
    <w:rsid w:val="00B048BE"/>
    <w:rsid w:val="00B048CF"/>
    <w:rsid w:val="00B05070"/>
    <w:rsid w:val="00B0545E"/>
    <w:rsid w:val="00B06355"/>
    <w:rsid w:val="00B070ED"/>
    <w:rsid w:val="00B07701"/>
    <w:rsid w:val="00B07928"/>
    <w:rsid w:val="00B07B56"/>
    <w:rsid w:val="00B10221"/>
    <w:rsid w:val="00B1047F"/>
    <w:rsid w:val="00B106E4"/>
    <w:rsid w:val="00B11681"/>
    <w:rsid w:val="00B13068"/>
    <w:rsid w:val="00B13340"/>
    <w:rsid w:val="00B1362B"/>
    <w:rsid w:val="00B13EAF"/>
    <w:rsid w:val="00B13EDB"/>
    <w:rsid w:val="00B14DA2"/>
    <w:rsid w:val="00B14F08"/>
    <w:rsid w:val="00B15298"/>
    <w:rsid w:val="00B16804"/>
    <w:rsid w:val="00B17269"/>
    <w:rsid w:val="00B1766F"/>
    <w:rsid w:val="00B20B43"/>
    <w:rsid w:val="00B20E9D"/>
    <w:rsid w:val="00B223CE"/>
    <w:rsid w:val="00B231A1"/>
    <w:rsid w:val="00B23322"/>
    <w:rsid w:val="00B238D5"/>
    <w:rsid w:val="00B2424A"/>
    <w:rsid w:val="00B25548"/>
    <w:rsid w:val="00B25EB5"/>
    <w:rsid w:val="00B26630"/>
    <w:rsid w:val="00B26E96"/>
    <w:rsid w:val="00B27116"/>
    <w:rsid w:val="00B27AC6"/>
    <w:rsid w:val="00B3000C"/>
    <w:rsid w:val="00B3069D"/>
    <w:rsid w:val="00B3112D"/>
    <w:rsid w:val="00B314F5"/>
    <w:rsid w:val="00B315BA"/>
    <w:rsid w:val="00B3225A"/>
    <w:rsid w:val="00B32573"/>
    <w:rsid w:val="00B326F6"/>
    <w:rsid w:val="00B3278C"/>
    <w:rsid w:val="00B328BE"/>
    <w:rsid w:val="00B32BD9"/>
    <w:rsid w:val="00B32F56"/>
    <w:rsid w:val="00B33266"/>
    <w:rsid w:val="00B33355"/>
    <w:rsid w:val="00B33B6C"/>
    <w:rsid w:val="00B35887"/>
    <w:rsid w:val="00B36A0D"/>
    <w:rsid w:val="00B36A7D"/>
    <w:rsid w:val="00B37999"/>
    <w:rsid w:val="00B37CB2"/>
    <w:rsid w:val="00B401A5"/>
    <w:rsid w:val="00B406CA"/>
    <w:rsid w:val="00B41BBF"/>
    <w:rsid w:val="00B41F23"/>
    <w:rsid w:val="00B421D8"/>
    <w:rsid w:val="00B4266F"/>
    <w:rsid w:val="00B4273C"/>
    <w:rsid w:val="00B42815"/>
    <w:rsid w:val="00B43090"/>
    <w:rsid w:val="00B43187"/>
    <w:rsid w:val="00B437A6"/>
    <w:rsid w:val="00B44446"/>
    <w:rsid w:val="00B448AE"/>
    <w:rsid w:val="00B459E5"/>
    <w:rsid w:val="00B45E00"/>
    <w:rsid w:val="00B46484"/>
    <w:rsid w:val="00B46ABF"/>
    <w:rsid w:val="00B471BC"/>
    <w:rsid w:val="00B47EFB"/>
    <w:rsid w:val="00B50683"/>
    <w:rsid w:val="00B51D84"/>
    <w:rsid w:val="00B530CC"/>
    <w:rsid w:val="00B54073"/>
    <w:rsid w:val="00B544EA"/>
    <w:rsid w:val="00B54B26"/>
    <w:rsid w:val="00B5605F"/>
    <w:rsid w:val="00B561EA"/>
    <w:rsid w:val="00B56E5E"/>
    <w:rsid w:val="00B57A71"/>
    <w:rsid w:val="00B604D7"/>
    <w:rsid w:val="00B60AD2"/>
    <w:rsid w:val="00B610BB"/>
    <w:rsid w:val="00B61466"/>
    <w:rsid w:val="00B620DE"/>
    <w:rsid w:val="00B62397"/>
    <w:rsid w:val="00B629FC"/>
    <w:rsid w:val="00B62EA1"/>
    <w:rsid w:val="00B6302A"/>
    <w:rsid w:val="00B632DB"/>
    <w:rsid w:val="00B63789"/>
    <w:rsid w:val="00B641B9"/>
    <w:rsid w:val="00B6443E"/>
    <w:rsid w:val="00B6497B"/>
    <w:rsid w:val="00B65E4D"/>
    <w:rsid w:val="00B66F99"/>
    <w:rsid w:val="00B675E4"/>
    <w:rsid w:val="00B67AAB"/>
    <w:rsid w:val="00B702A3"/>
    <w:rsid w:val="00B707BA"/>
    <w:rsid w:val="00B70BBB"/>
    <w:rsid w:val="00B70BEA"/>
    <w:rsid w:val="00B71488"/>
    <w:rsid w:val="00B71526"/>
    <w:rsid w:val="00B71724"/>
    <w:rsid w:val="00B72535"/>
    <w:rsid w:val="00B72F0D"/>
    <w:rsid w:val="00B73AB3"/>
    <w:rsid w:val="00B74B27"/>
    <w:rsid w:val="00B75076"/>
    <w:rsid w:val="00B7550D"/>
    <w:rsid w:val="00B763D9"/>
    <w:rsid w:val="00B76A10"/>
    <w:rsid w:val="00B81048"/>
    <w:rsid w:val="00B81E13"/>
    <w:rsid w:val="00B82509"/>
    <w:rsid w:val="00B84C32"/>
    <w:rsid w:val="00B86910"/>
    <w:rsid w:val="00B86C60"/>
    <w:rsid w:val="00B8703F"/>
    <w:rsid w:val="00B872A3"/>
    <w:rsid w:val="00B87F10"/>
    <w:rsid w:val="00B9046B"/>
    <w:rsid w:val="00B9081C"/>
    <w:rsid w:val="00B90D1E"/>
    <w:rsid w:val="00B913B6"/>
    <w:rsid w:val="00B926F2"/>
    <w:rsid w:val="00B92B5F"/>
    <w:rsid w:val="00B9316F"/>
    <w:rsid w:val="00B942EB"/>
    <w:rsid w:val="00B9581D"/>
    <w:rsid w:val="00B959D4"/>
    <w:rsid w:val="00B96DA8"/>
    <w:rsid w:val="00B9705A"/>
    <w:rsid w:val="00B973B9"/>
    <w:rsid w:val="00B97D10"/>
    <w:rsid w:val="00B97D8B"/>
    <w:rsid w:val="00BA045F"/>
    <w:rsid w:val="00BA0891"/>
    <w:rsid w:val="00BA10E8"/>
    <w:rsid w:val="00BA114C"/>
    <w:rsid w:val="00BA121F"/>
    <w:rsid w:val="00BA1241"/>
    <w:rsid w:val="00BA147D"/>
    <w:rsid w:val="00BA29FF"/>
    <w:rsid w:val="00BA2CF3"/>
    <w:rsid w:val="00BA31FB"/>
    <w:rsid w:val="00BA394D"/>
    <w:rsid w:val="00BA3A01"/>
    <w:rsid w:val="00BA3BFB"/>
    <w:rsid w:val="00BA40BB"/>
    <w:rsid w:val="00BA50EE"/>
    <w:rsid w:val="00BA5293"/>
    <w:rsid w:val="00BA5F90"/>
    <w:rsid w:val="00BA64BF"/>
    <w:rsid w:val="00BA64F9"/>
    <w:rsid w:val="00BA656A"/>
    <w:rsid w:val="00BA695E"/>
    <w:rsid w:val="00BA6CA4"/>
    <w:rsid w:val="00BA6DD2"/>
    <w:rsid w:val="00BB004A"/>
    <w:rsid w:val="00BB039D"/>
    <w:rsid w:val="00BB0B27"/>
    <w:rsid w:val="00BB128D"/>
    <w:rsid w:val="00BB287E"/>
    <w:rsid w:val="00BB2B56"/>
    <w:rsid w:val="00BB460C"/>
    <w:rsid w:val="00BB5374"/>
    <w:rsid w:val="00BB6497"/>
    <w:rsid w:val="00BB668A"/>
    <w:rsid w:val="00BB69EA"/>
    <w:rsid w:val="00BB6AB0"/>
    <w:rsid w:val="00BB6E45"/>
    <w:rsid w:val="00BB7223"/>
    <w:rsid w:val="00BB72E8"/>
    <w:rsid w:val="00BB7E4E"/>
    <w:rsid w:val="00BC0152"/>
    <w:rsid w:val="00BC0705"/>
    <w:rsid w:val="00BC0D21"/>
    <w:rsid w:val="00BC21DB"/>
    <w:rsid w:val="00BC23C0"/>
    <w:rsid w:val="00BC29A0"/>
    <w:rsid w:val="00BC2FC9"/>
    <w:rsid w:val="00BC3D32"/>
    <w:rsid w:val="00BC4D8C"/>
    <w:rsid w:val="00BC5462"/>
    <w:rsid w:val="00BC5EF0"/>
    <w:rsid w:val="00BC6256"/>
    <w:rsid w:val="00BC7A3D"/>
    <w:rsid w:val="00BC7FB8"/>
    <w:rsid w:val="00BD011D"/>
    <w:rsid w:val="00BD05FF"/>
    <w:rsid w:val="00BD0912"/>
    <w:rsid w:val="00BD0C55"/>
    <w:rsid w:val="00BD0D97"/>
    <w:rsid w:val="00BD16D5"/>
    <w:rsid w:val="00BD1769"/>
    <w:rsid w:val="00BD2807"/>
    <w:rsid w:val="00BD3BF7"/>
    <w:rsid w:val="00BD4109"/>
    <w:rsid w:val="00BD51F5"/>
    <w:rsid w:val="00BD5562"/>
    <w:rsid w:val="00BD5DF3"/>
    <w:rsid w:val="00BD602B"/>
    <w:rsid w:val="00BD6896"/>
    <w:rsid w:val="00BD6D1E"/>
    <w:rsid w:val="00BD6FAF"/>
    <w:rsid w:val="00BD74E7"/>
    <w:rsid w:val="00BE0088"/>
    <w:rsid w:val="00BE01D7"/>
    <w:rsid w:val="00BE0768"/>
    <w:rsid w:val="00BE0F68"/>
    <w:rsid w:val="00BE10EB"/>
    <w:rsid w:val="00BE1B8B"/>
    <w:rsid w:val="00BE1C7D"/>
    <w:rsid w:val="00BE1D75"/>
    <w:rsid w:val="00BE1EE5"/>
    <w:rsid w:val="00BE23FE"/>
    <w:rsid w:val="00BE2BD2"/>
    <w:rsid w:val="00BE3156"/>
    <w:rsid w:val="00BE3745"/>
    <w:rsid w:val="00BE3A60"/>
    <w:rsid w:val="00BE3EA5"/>
    <w:rsid w:val="00BE43E7"/>
    <w:rsid w:val="00BE4BFC"/>
    <w:rsid w:val="00BE5322"/>
    <w:rsid w:val="00BE54F5"/>
    <w:rsid w:val="00BE58C7"/>
    <w:rsid w:val="00BE58D8"/>
    <w:rsid w:val="00BE58F7"/>
    <w:rsid w:val="00BE6074"/>
    <w:rsid w:val="00BE62AD"/>
    <w:rsid w:val="00BE6682"/>
    <w:rsid w:val="00BE68A4"/>
    <w:rsid w:val="00BE7959"/>
    <w:rsid w:val="00BE79DD"/>
    <w:rsid w:val="00BF06A5"/>
    <w:rsid w:val="00BF08D7"/>
    <w:rsid w:val="00BF0F88"/>
    <w:rsid w:val="00BF0FA3"/>
    <w:rsid w:val="00BF112B"/>
    <w:rsid w:val="00BF17FE"/>
    <w:rsid w:val="00BF1870"/>
    <w:rsid w:val="00BF1A10"/>
    <w:rsid w:val="00BF3395"/>
    <w:rsid w:val="00BF34BE"/>
    <w:rsid w:val="00BF35EF"/>
    <w:rsid w:val="00BF37DC"/>
    <w:rsid w:val="00BF4083"/>
    <w:rsid w:val="00BF54C2"/>
    <w:rsid w:val="00BF5C0A"/>
    <w:rsid w:val="00BF5D58"/>
    <w:rsid w:val="00BF60C8"/>
    <w:rsid w:val="00BF6960"/>
    <w:rsid w:val="00BF7286"/>
    <w:rsid w:val="00BF7B28"/>
    <w:rsid w:val="00C00364"/>
    <w:rsid w:val="00C00C05"/>
    <w:rsid w:val="00C00F04"/>
    <w:rsid w:val="00C0109D"/>
    <w:rsid w:val="00C01427"/>
    <w:rsid w:val="00C01CE3"/>
    <w:rsid w:val="00C022B5"/>
    <w:rsid w:val="00C02361"/>
    <w:rsid w:val="00C02BBE"/>
    <w:rsid w:val="00C02D13"/>
    <w:rsid w:val="00C03A27"/>
    <w:rsid w:val="00C03B4F"/>
    <w:rsid w:val="00C03C29"/>
    <w:rsid w:val="00C05B00"/>
    <w:rsid w:val="00C05BA3"/>
    <w:rsid w:val="00C061F7"/>
    <w:rsid w:val="00C062E0"/>
    <w:rsid w:val="00C064F5"/>
    <w:rsid w:val="00C07D0E"/>
    <w:rsid w:val="00C109F8"/>
    <w:rsid w:val="00C10AFA"/>
    <w:rsid w:val="00C11952"/>
    <w:rsid w:val="00C11A35"/>
    <w:rsid w:val="00C11CFE"/>
    <w:rsid w:val="00C12C9A"/>
    <w:rsid w:val="00C13568"/>
    <w:rsid w:val="00C1369F"/>
    <w:rsid w:val="00C13F79"/>
    <w:rsid w:val="00C14141"/>
    <w:rsid w:val="00C1508D"/>
    <w:rsid w:val="00C1539B"/>
    <w:rsid w:val="00C15B1E"/>
    <w:rsid w:val="00C15B7A"/>
    <w:rsid w:val="00C15D94"/>
    <w:rsid w:val="00C17825"/>
    <w:rsid w:val="00C17AC1"/>
    <w:rsid w:val="00C17E37"/>
    <w:rsid w:val="00C17EF1"/>
    <w:rsid w:val="00C2074F"/>
    <w:rsid w:val="00C210B9"/>
    <w:rsid w:val="00C21B17"/>
    <w:rsid w:val="00C2204E"/>
    <w:rsid w:val="00C2224B"/>
    <w:rsid w:val="00C225FF"/>
    <w:rsid w:val="00C22700"/>
    <w:rsid w:val="00C22AE9"/>
    <w:rsid w:val="00C232AA"/>
    <w:rsid w:val="00C24174"/>
    <w:rsid w:val="00C24513"/>
    <w:rsid w:val="00C252E5"/>
    <w:rsid w:val="00C26673"/>
    <w:rsid w:val="00C26921"/>
    <w:rsid w:val="00C26F98"/>
    <w:rsid w:val="00C31B6A"/>
    <w:rsid w:val="00C32069"/>
    <w:rsid w:val="00C320D9"/>
    <w:rsid w:val="00C3232A"/>
    <w:rsid w:val="00C3282B"/>
    <w:rsid w:val="00C32E8F"/>
    <w:rsid w:val="00C340E8"/>
    <w:rsid w:val="00C34147"/>
    <w:rsid w:val="00C3444D"/>
    <w:rsid w:val="00C34506"/>
    <w:rsid w:val="00C34C70"/>
    <w:rsid w:val="00C34F9E"/>
    <w:rsid w:val="00C35259"/>
    <w:rsid w:val="00C36305"/>
    <w:rsid w:val="00C36317"/>
    <w:rsid w:val="00C3651E"/>
    <w:rsid w:val="00C3711C"/>
    <w:rsid w:val="00C3749D"/>
    <w:rsid w:val="00C37653"/>
    <w:rsid w:val="00C3783E"/>
    <w:rsid w:val="00C37E4D"/>
    <w:rsid w:val="00C401AC"/>
    <w:rsid w:val="00C40408"/>
    <w:rsid w:val="00C40B5F"/>
    <w:rsid w:val="00C415FA"/>
    <w:rsid w:val="00C427AD"/>
    <w:rsid w:val="00C42CE0"/>
    <w:rsid w:val="00C4329F"/>
    <w:rsid w:val="00C441C7"/>
    <w:rsid w:val="00C44D78"/>
    <w:rsid w:val="00C45244"/>
    <w:rsid w:val="00C45309"/>
    <w:rsid w:val="00C45418"/>
    <w:rsid w:val="00C4561B"/>
    <w:rsid w:val="00C46174"/>
    <w:rsid w:val="00C516BE"/>
    <w:rsid w:val="00C51822"/>
    <w:rsid w:val="00C528A4"/>
    <w:rsid w:val="00C53630"/>
    <w:rsid w:val="00C54639"/>
    <w:rsid w:val="00C54754"/>
    <w:rsid w:val="00C54990"/>
    <w:rsid w:val="00C54D24"/>
    <w:rsid w:val="00C54E65"/>
    <w:rsid w:val="00C55343"/>
    <w:rsid w:val="00C5590E"/>
    <w:rsid w:val="00C55E08"/>
    <w:rsid w:val="00C55FF6"/>
    <w:rsid w:val="00C561DB"/>
    <w:rsid w:val="00C56BBA"/>
    <w:rsid w:val="00C56DF9"/>
    <w:rsid w:val="00C57C5B"/>
    <w:rsid w:val="00C6012E"/>
    <w:rsid w:val="00C602D7"/>
    <w:rsid w:val="00C606B5"/>
    <w:rsid w:val="00C60896"/>
    <w:rsid w:val="00C613BF"/>
    <w:rsid w:val="00C617B4"/>
    <w:rsid w:val="00C621A5"/>
    <w:rsid w:val="00C62856"/>
    <w:rsid w:val="00C62C60"/>
    <w:rsid w:val="00C63619"/>
    <w:rsid w:val="00C63ABE"/>
    <w:rsid w:val="00C63E8C"/>
    <w:rsid w:val="00C64509"/>
    <w:rsid w:val="00C6450E"/>
    <w:rsid w:val="00C6451E"/>
    <w:rsid w:val="00C647C8"/>
    <w:rsid w:val="00C652DE"/>
    <w:rsid w:val="00C653A2"/>
    <w:rsid w:val="00C667BA"/>
    <w:rsid w:val="00C67403"/>
    <w:rsid w:val="00C676BC"/>
    <w:rsid w:val="00C67704"/>
    <w:rsid w:val="00C67C95"/>
    <w:rsid w:val="00C70258"/>
    <w:rsid w:val="00C707DC"/>
    <w:rsid w:val="00C70E75"/>
    <w:rsid w:val="00C710DB"/>
    <w:rsid w:val="00C7146E"/>
    <w:rsid w:val="00C7151B"/>
    <w:rsid w:val="00C71B05"/>
    <w:rsid w:val="00C71E46"/>
    <w:rsid w:val="00C727BB"/>
    <w:rsid w:val="00C7280B"/>
    <w:rsid w:val="00C73041"/>
    <w:rsid w:val="00C73C84"/>
    <w:rsid w:val="00C76386"/>
    <w:rsid w:val="00C764EE"/>
    <w:rsid w:val="00C765B7"/>
    <w:rsid w:val="00C77450"/>
    <w:rsid w:val="00C800E4"/>
    <w:rsid w:val="00C80774"/>
    <w:rsid w:val="00C8087D"/>
    <w:rsid w:val="00C80F5C"/>
    <w:rsid w:val="00C815F2"/>
    <w:rsid w:val="00C81DC4"/>
    <w:rsid w:val="00C81F57"/>
    <w:rsid w:val="00C825D9"/>
    <w:rsid w:val="00C82E3D"/>
    <w:rsid w:val="00C83144"/>
    <w:rsid w:val="00C83657"/>
    <w:rsid w:val="00C83B5E"/>
    <w:rsid w:val="00C84654"/>
    <w:rsid w:val="00C84B5A"/>
    <w:rsid w:val="00C84E71"/>
    <w:rsid w:val="00C84EDA"/>
    <w:rsid w:val="00C85193"/>
    <w:rsid w:val="00C8545C"/>
    <w:rsid w:val="00C85FD1"/>
    <w:rsid w:val="00C87836"/>
    <w:rsid w:val="00C878EC"/>
    <w:rsid w:val="00C90E3D"/>
    <w:rsid w:val="00C9113F"/>
    <w:rsid w:val="00C91E69"/>
    <w:rsid w:val="00C928D8"/>
    <w:rsid w:val="00C92A1C"/>
    <w:rsid w:val="00C9301B"/>
    <w:rsid w:val="00C94FFA"/>
    <w:rsid w:val="00C95654"/>
    <w:rsid w:val="00C9639F"/>
    <w:rsid w:val="00C96602"/>
    <w:rsid w:val="00C968AA"/>
    <w:rsid w:val="00CA0109"/>
    <w:rsid w:val="00CA050A"/>
    <w:rsid w:val="00CA06A7"/>
    <w:rsid w:val="00CA0729"/>
    <w:rsid w:val="00CA0C51"/>
    <w:rsid w:val="00CA1129"/>
    <w:rsid w:val="00CA143A"/>
    <w:rsid w:val="00CA1E0E"/>
    <w:rsid w:val="00CA2D0E"/>
    <w:rsid w:val="00CA32F5"/>
    <w:rsid w:val="00CA3608"/>
    <w:rsid w:val="00CA3CFD"/>
    <w:rsid w:val="00CA3DED"/>
    <w:rsid w:val="00CA4591"/>
    <w:rsid w:val="00CA5133"/>
    <w:rsid w:val="00CA5872"/>
    <w:rsid w:val="00CA5B5D"/>
    <w:rsid w:val="00CA631F"/>
    <w:rsid w:val="00CA65F9"/>
    <w:rsid w:val="00CA6A9A"/>
    <w:rsid w:val="00CA7402"/>
    <w:rsid w:val="00CA756F"/>
    <w:rsid w:val="00CA7D4E"/>
    <w:rsid w:val="00CB0B43"/>
    <w:rsid w:val="00CB0CDD"/>
    <w:rsid w:val="00CB0F1B"/>
    <w:rsid w:val="00CB1151"/>
    <w:rsid w:val="00CB115B"/>
    <w:rsid w:val="00CB1745"/>
    <w:rsid w:val="00CB1E6B"/>
    <w:rsid w:val="00CB2038"/>
    <w:rsid w:val="00CB2A97"/>
    <w:rsid w:val="00CB4FED"/>
    <w:rsid w:val="00CB5872"/>
    <w:rsid w:val="00CB5F4C"/>
    <w:rsid w:val="00CB6877"/>
    <w:rsid w:val="00CB6E37"/>
    <w:rsid w:val="00CB706F"/>
    <w:rsid w:val="00CB7CA3"/>
    <w:rsid w:val="00CB7CC4"/>
    <w:rsid w:val="00CC0250"/>
    <w:rsid w:val="00CC0334"/>
    <w:rsid w:val="00CC0447"/>
    <w:rsid w:val="00CC050E"/>
    <w:rsid w:val="00CC1288"/>
    <w:rsid w:val="00CC17DC"/>
    <w:rsid w:val="00CC331F"/>
    <w:rsid w:val="00CC3EAC"/>
    <w:rsid w:val="00CC3F9A"/>
    <w:rsid w:val="00CC471B"/>
    <w:rsid w:val="00CC4E04"/>
    <w:rsid w:val="00CC5345"/>
    <w:rsid w:val="00CC570A"/>
    <w:rsid w:val="00CC621C"/>
    <w:rsid w:val="00CC633F"/>
    <w:rsid w:val="00CC6AB2"/>
    <w:rsid w:val="00CC7AFE"/>
    <w:rsid w:val="00CD038E"/>
    <w:rsid w:val="00CD03F8"/>
    <w:rsid w:val="00CD12DF"/>
    <w:rsid w:val="00CD18AE"/>
    <w:rsid w:val="00CD2122"/>
    <w:rsid w:val="00CD2E84"/>
    <w:rsid w:val="00CD31DC"/>
    <w:rsid w:val="00CD32AB"/>
    <w:rsid w:val="00CD3D7C"/>
    <w:rsid w:val="00CD414F"/>
    <w:rsid w:val="00CD4796"/>
    <w:rsid w:val="00CD4816"/>
    <w:rsid w:val="00CD6110"/>
    <w:rsid w:val="00CD684D"/>
    <w:rsid w:val="00CD6DAE"/>
    <w:rsid w:val="00CD6F7D"/>
    <w:rsid w:val="00CD7378"/>
    <w:rsid w:val="00CD78A1"/>
    <w:rsid w:val="00CD7958"/>
    <w:rsid w:val="00CD7CF6"/>
    <w:rsid w:val="00CD7D3A"/>
    <w:rsid w:val="00CD7E85"/>
    <w:rsid w:val="00CE03D0"/>
    <w:rsid w:val="00CE0451"/>
    <w:rsid w:val="00CE060C"/>
    <w:rsid w:val="00CE1FEB"/>
    <w:rsid w:val="00CE2545"/>
    <w:rsid w:val="00CE2D01"/>
    <w:rsid w:val="00CE2D45"/>
    <w:rsid w:val="00CE335F"/>
    <w:rsid w:val="00CE3603"/>
    <w:rsid w:val="00CE4773"/>
    <w:rsid w:val="00CE5293"/>
    <w:rsid w:val="00CE5457"/>
    <w:rsid w:val="00CE5872"/>
    <w:rsid w:val="00CE60BC"/>
    <w:rsid w:val="00CE623D"/>
    <w:rsid w:val="00CE65DF"/>
    <w:rsid w:val="00CE6B5A"/>
    <w:rsid w:val="00CE7143"/>
    <w:rsid w:val="00CE7CEC"/>
    <w:rsid w:val="00CF0108"/>
    <w:rsid w:val="00CF03B5"/>
    <w:rsid w:val="00CF1FF7"/>
    <w:rsid w:val="00CF212D"/>
    <w:rsid w:val="00CF2ED6"/>
    <w:rsid w:val="00CF381B"/>
    <w:rsid w:val="00CF38A7"/>
    <w:rsid w:val="00CF3F6D"/>
    <w:rsid w:val="00CF58B6"/>
    <w:rsid w:val="00CF5987"/>
    <w:rsid w:val="00CF7452"/>
    <w:rsid w:val="00D0033D"/>
    <w:rsid w:val="00D00D93"/>
    <w:rsid w:val="00D00EA0"/>
    <w:rsid w:val="00D01495"/>
    <w:rsid w:val="00D01EAE"/>
    <w:rsid w:val="00D0318B"/>
    <w:rsid w:val="00D033A0"/>
    <w:rsid w:val="00D051E9"/>
    <w:rsid w:val="00D058EE"/>
    <w:rsid w:val="00D07334"/>
    <w:rsid w:val="00D073CA"/>
    <w:rsid w:val="00D073F8"/>
    <w:rsid w:val="00D075F7"/>
    <w:rsid w:val="00D10038"/>
    <w:rsid w:val="00D1017D"/>
    <w:rsid w:val="00D105E2"/>
    <w:rsid w:val="00D10A39"/>
    <w:rsid w:val="00D1158E"/>
    <w:rsid w:val="00D122C4"/>
    <w:rsid w:val="00D12F7F"/>
    <w:rsid w:val="00D15205"/>
    <w:rsid w:val="00D15427"/>
    <w:rsid w:val="00D15AEB"/>
    <w:rsid w:val="00D15AFE"/>
    <w:rsid w:val="00D15EFA"/>
    <w:rsid w:val="00D16009"/>
    <w:rsid w:val="00D160C6"/>
    <w:rsid w:val="00D162C5"/>
    <w:rsid w:val="00D16342"/>
    <w:rsid w:val="00D16654"/>
    <w:rsid w:val="00D1761E"/>
    <w:rsid w:val="00D1770E"/>
    <w:rsid w:val="00D20290"/>
    <w:rsid w:val="00D205C0"/>
    <w:rsid w:val="00D20660"/>
    <w:rsid w:val="00D20854"/>
    <w:rsid w:val="00D20B5E"/>
    <w:rsid w:val="00D21333"/>
    <w:rsid w:val="00D21472"/>
    <w:rsid w:val="00D219F4"/>
    <w:rsid w:val="00D21BB4"/>
    <w:rsid w:val="00D24019"/>
    <w:rsid w:val="00D257F0"/>
    <w:rsid w:val="00D25C9D"/>
    <w:rsid w:val="00D26431"/>
    <w:rsid w:val="00D27B43"/>
    <w:rsid w:val="00D30525"/>
    <w:rsid w:val="00D31E25"/>
    <w:rsid w:val="00D31FAB"/>
    <w:rsid w:val="00D32757"/>
    <w:rsid w:val="00D32939"/>
    <w:rsid w:val="00D331D4"/>
    <w:rsid w:val="00D333B6"/>
    <w:rsid w:val="00D34004"/>
    <w:rsid w:val="00D34648"/>
    <w:rsid w:val="00D34888"/>
    <w:rsid w:val="00D349FD"/>
    <w:rsid w:val="00D35436"/>
    <w:rsid w:val="00D35E0E"/>
    <w:rsid w:val="00D36909"/>
    <w:rsid w:val="00D36C81"/>
    <w:rsid w:val="00D37893"/>
    <w:rsid w:val="00D37A14"/>
    <w:rsid w:val="00D37CC2"/>
    <w:rsid w:val="00D37DEA"/>
    <w:rsid w:val="00D40105"/>
    <w:rsid w:val="00D403EC"/>
    <w:rsid w:val="00D40912"/>
    <w:rsid w:val="00D40F5D"/>
    <w:rsid w:val="00D40F82"/>
    <w:rsid w:val="00D41524"/>
    <w:rsid w:val="00D41683"/>
    <w:rsid w:val="00D434F8"/>
    <w:rsid w:val="00D43D1D"/>
    <w:rsid w:val="00D4523C"/>
    <w:rsid w:val="00D45C98"/>
    <w:rsid w:val="00D465B4"/>
    <w:rsid w:val="00D4764A"/>
    <w:rsid w:val="00D477EA"/>
    <w:rsid w:val="00D50731"/>
    <w:rsid w:val="00D50812"/>
    <w:rsid w:val="00D51B13"/>
    <w:rsid w:val="00D525FB"/>
    <w:rsid w:val="00D52C6E"/>
    <w:rsid w:val="00D5321B"/>
    <w:rsid w:val="00D54367"/>
    <w:rsid w:val="00D545D3"/>
    <w:rsid w:val="00D5521D"/>
    <w:rsid w:val="00D559BE"/>
    <w:rsid w:val="00D55B19"/>
    <w:rsid w:val="00D55E05"/>
    <w:rsid w:val="00D55EED"/>
    <w:rsid w:val="00D561E3"/>
    <w:rsid w:val="00D5631F"/>
    <w:rsid w:val="00D56930"/>
    <w:rsid w:val="00D56F2A"/>
    <w:rsid w:val="00D57216"/>
    <w:rsid w:val="00D57B94"/>
    <w:rsid w:val="00D601CC"/>
    <w:rsid w:val="00D608F6"/>
    <w:rsid w:val="00D620A1"/>
    <w:rsid w:val="00D622BE"/>
    <w:rsid w:val="00D6338E"/>
    <w:rsid w:val="00D63A4E"/>
    <w:rsid w:val="00D63EC2"/>
    <w:rsid w:val="00D64171"/>
    <w:rsid w:val="00D6486D"/>
    <w:rsid w:val="00D65F9C"/>
    <w:rsid w:val="00D6689E"/>
    <w:rsid w:val="00D66AF2"/>
    <w:rsid w:val="00D677DD"/>
    <w:rsid w:val="00D72475"/>
    <w:rsid w:val="00D72721"/>
    <w:rsid w:val="00D73132"/>
    <w:rsid w:val="00D73985"/>
    <w:rsid w:val="00D73988"/>
    <w:rsid w:val="00D73E88"/>
    <w:rsid w:val="00D73FB9"/>
    <w:rsid w:val="00D741C2"/>
    <w:rsid w:val="00D74642"/>
    <w:rsid w:val="00D75ACE"/>
    <w:rsid w:val="00D75AD0"/>
    <w:rsid w:val="00D75F39"/>
    <w:rsid w:val="00D77204"/>
    <w:rsid w:val="00D776D2"/>
    <w:rsid w:val="00D77D9A"/>
    <w:rsid w:val="00D800B2"/>
    <w:rsid w:val="00D80369"/>
    <w:rsid w:val="00D8080F"/>
    <w:rsid w:val="00D81AEC"/>
    <w:rsid w:val="00D82B88"/>
    <w:rsid w:val="00D82E0B"/>
    <w:rsid w:val="00D8326D"/>
    <w:rsid w:val="00D8338E"/>
    <w:rsid w:val="00D83B7A"/>
    <w:rsid w:val="00D847C1"/>
    <w:rsid w:val="00D84829"/>
    <w:rsid w:val="00D84DA4"/>
    <w:rsid w:val="00D857C5"/>
    <w:rsid w:val="00D8612D"/>
    <w:rsid w:val="00D867C9"/>
    <w:rsid w:val="00D87740"/>
    <w:rsid w:val="00D87A45"/>
    <w:rsid w:val="00D90702"/>
    <w:rsid w:val="00D9074B"/>
    <w:rsid w:val="00D90F2C"/>
    <w:rsid w:val="00D91EAB"/>
    <w:rsid w:val="00D9208D"/>
    <w:rsid w:val="00D92232"/>
    <w:rsid w:val="00D92927"/>
    <w:rsid w:val="00D92967"/>
    <w:rsid w:val="00D930D2"/>
    <w:rsid w:val="00D93745"/>
    <w:rsid w:val="00D941CA"/>
    <w:rsid w:val="00D943A0"/>
    <w:rsid w:val="00D95EB7"/>
    <w:rsid w:val="00D965EC"/>
    <w:rsid w:val="00D970F3"/>
    <w:rsid w:val="00DA016F"/>
    <w:rsid w:val="00DA0B75"/>
    <w:rsid w:val="00DA16AB"/>
    <w:rsid w:val="00DA1C25"/>
    <w:rsid w:val="00DA3F9B"/>
    <w:rsid w:val="00DA47B9"/>
    <w:rsid w:val="00DA4C10"/>
    <w:rsid w:val="00DA4D68"/>
    <w:rsid w:val="00DA51DB"/>
    <w:rsid w:val="00DA5991"/>
    <w:rsid w:val="00DA5A3A"/>
    <w:rsid w:val="00DA5A79"/>
    <w:rsid w:val="00DA5BC2"/>
    <w:rsid w:val="00DA5CCC"/>
    <w:rsid w:val="00DA6552"/>
    <w:rsid w:val="00DA69B0"/>
    <w:rsid w:val="00DA7504"/>
    <w:rsid w:val="00DA7880"/>
    <w:rsid w:val="00DA7FFC"/>
    <w:rsid w:val="00DB06BF"/>
    <w:rsid w:val="00DB0747"/>
    <w:rsid w:val="00DB08B2"/>
    <w:rsid w:val="00DB0A59"/>
    <w:rsid w:val="00DB19D9"/>
    <w:rsid w:val="00DB2594"/>
    <w:rsid w:val="00DB271E"/>
    <w:rsid w:val="00DB2F39"/>
    <w:rsid w:val="00DB30FC"/>
    <w:rsid w:val="00DB3209"/>
    <w:rsid w:val="00DB39E1"/>
    <w:rsid w:val="00DB4153"/>
    <w:rsid w:val="00DB4B49"/>
    <w:rsid w:val="00DB50D2"/>
    <w:rsid w:val="00DB5648"/>
    <w:rsid w:val="00DB7ACD"/>
    <w:rsid w:val="00DB7B6B"/>
    <w:rsid w:val="00DB7D78"/>
    <w:rsid w:val="00DB7FCE"/>
    <w:rsid w:val="00DC0CB7"/>
    <w:rsid w:val="00DC148C"/>
    <w:rsid w:val="00DC1CD2"/>
    <w:rsid w:val="00DC2E7C"/>
    <w:rsid w:val="00DC3173"/>
    <w:rsid w:val="00DC32AB"/>
    <w:rsid w:val="00DC3318"/>
    <w:rsid w:val="00DC36AF"/>
    <w:rsid w:val="00DC3E04"/>
    <w:rsid w:val="00DC4C69"/>
    <w:rsid w:val="00DC50DC"/>
    <w:rsid w:val="00DC54C3"/>
    <w:rsid w:val="00DC5741"/>
    <w:rsid w:val="00DC62C2"/>
    <w:rsid w:val="00DC6FF6"/>
    <w:rsid w:val="00DC6FFA"/>
    <w:rsid w:val="00DC7AE9"/>
    <w:rsid w:val="00DC7E3F"/>
    <w:rsid w:val="00DC7FE2"/>
    <w:rsid w:val="00DD0F9C"/>
    <w:rsid w:val="00DD1594"/>
    <w:rsid w:val="00DD1AE2"/>
    <w:rsid w:val="00DD1AFE"/>
    <w:rsid w:val="00DD204B"/>
    <w:rsid w:val="00DD20DB"/>
    <w:rsid w:val="00DD2FA5"/>
    <w:rsid w:val="00DD307B"/>
    <w:rsid w:val="00DD3468"/>
    <w:rsid w:val="00DD4B08"/>
    <w:rsid w:val="00DD513A"/>
    <w:rsid w:val="00DD5338"/>
    <w:rsid w:val="00DD5938"/>
    <w:rsid w:val="00DD5C4B"/>
    <w:rsid w:val="00DD6008"/>
    <w:rsid w:val="00DD6274"/>
    <w:rsid w:val="00DD6481"/>
    <w:rsid w:val="00DD6DDE"/>
    <w:rsid w:val="00DD721F"/>
    <w:rsid w:val="00DD78D4"/>
    <w:rsid w:val="00DD79B2"/>
    <w:rsid w:val="00DE0025"/>
    <w:rsid w:val="00DE0450"/>
    <w:rsid w:val="00DE0906"/>
    <w:rsid w:val="00DE13C1"/>
    <w:rsid w:val="00DE1436"/>
    <w:rsid w:val="00DE18DF"/>
    <w:rsid w:val="00DE1B09"/>
    <w:rsid w:val="00DE2826"/>
    <w:rsid w:val="00DE2AE4"/>
    <w:rsid w:val="00DE3691"/>
    <w:rsid w:val="00DE396F"/>
    <w:rsid w:val="00DE4656"/>
    <w:rsid w:val="00DE58BA"/>
    <w:rsid w:val="00DE5A7B"/>
    <w:rsid w:val="00DE6D88"/>
    <w:rsid w:val="00DE7413"/>
    <w:rsid w:val="00DE7BEA"/>
    <w:rsid w:val="00DF0B57"/>
    <w:rsid w:val="00DF20FF"/>
    <w:rsid w:val="00DF2F6C"/>
    <w:rsid w:val="00DF3F5D"/>
    <w:rsid w:val="00DF5A1C"/>
    <w:rsid w:val="00DF5D50"/>
    <w:rsid w:val="00DF6142"/>
    <w:rsid w:val="00DF6566"/>
    <w:rsid w:val="00DF6B4F"/>
    <w:rsid w:val="00DF6EBE"/>
    <w:rsid w:val="00DF7308"/>
    <w:rsid w:val="00DF7DA8"/>
    <w:rsid w:val="00E00C33"/>
    <w:rsid w:val="00E01AC5"/>
    <w:rsid w:val="00E02361"/>
    <w:rsid w:val="00E029B3"/>
    <w:rsid w:val="00E043CB"/>
    <w:rsid w:val="00E04B8A"/>
    <w:rsid w:val="00E052E8"/>
    <w:rsid w:val="00E05ACE"/>
    <w:rsid w:val="00E05BCD"/>
    <w:rsid w:val="00E063DD"/>
    <w:rsid w:val="00E06B7A"/>
    <w:rsid w:val="00E06F20"/>
    <w:rsid w:val="00E07226"/>
    <w:rsid w:val="00E101BE"/>
    <w:rsid w:val="00E105C4"/>
    <w:rsid w:val="00E10643"/>
    <w:rsid w:val="00E108AA"/>
    <w:rsid w:val="00E1092F"/>
    <w:rsid w:val="00E10D47"/>
    <w:rsid w:val="00E10DDD"/>
    <w:rsid w:val="00E1152A"/>
    <w:rsid w:val="00E12CB2"/>
    <w:rsid w:val="00E13A7F"/>
    <w:rsid w:val="00E13E2D"/>
    <w:rsid w:val="00E144B6"/>
    <w:rsid w:val="00E14775"/>
    <w:rsid w:val="00E14F51"/>
    <w:rsid w:val="00E16FAA"/>
    <w:rsid w:val="00E173A6"/>
    <w:rsid w:val="00E17698"/>
    <w:rsid w:val="00E179AB"/>
    <w:rsid w:val="00E17B86"/>
    <w:rsid w:val="00E201FD"/>
    <w:rsid w:val="00E21309"/>
    <w:rsid w:val="00E214EF"/>
    <w:rsid w:val="00E219AD"/>
    <w:rsid w:val="00E21CA3"/>
    <w:rsid w:val="00E22D02"/>
    <w:rsid w:val="00E23C75"/>
    <w:rsid w:val="00E23F04"/>
    <w:rsid w:val="00E243CC"/>
    <w:rsid w:val="00E247C6"/>
    <w:rsid w:val="00E24D71"/>
    <w:rsid w:val="00E24DF4"/>
    <w:rsid w:val="00E25E50"/>
    <w:rsid w:val="00E269D1"/>
    <w:rsid w:val="00E27E9D"/>
    <w:rsid w:val="00E305A8"/>
    <w:rsid w:val="00E30A19"/>
    <w:rsid w:val="00E314CA"/>
    <w:rsid w:val="00E31B8B"/>
    <w:rsid w:val="00E3644A"/>
    <w:rsid w:val="00E369E6"/>
    <w:rsid w:val="00E3741A"/>
    <w:rsid w:val="00E37535"/>
    <w:rsid w:val="00E40998"/>
    <w:rsid w:val="00E41730"/>
    <w:rsid w:val="00E41D1D"/>
    <w:rsid w:val="00E423CF"/>
    <w:rsid w:val="00E42E7F"/>
    <w:rsid w:val="00E433CD"/>
    <w:rsid w:val="00E43878"/>
    <w:rsid w:val="00E443B6"/>
    <w:rsid w:val="00E4492C"/>
    <w:rsid w:val="00E451E5"/>
    <w:rsid w:val="00E4617A"/>
    <w:rsid w:val="00E4620A"/>
    <w:rsid w:val="00E46D02"/>
    <w:rsid w:val="00E47028"/>
    <w:rsid w:val="00E4713A"/>
    <w:rsid w:val="00E47160"/>
    <w:rsid w:val="00E50427"/>
    <w:rsid w:val="00E51277"/>
    <w:rsid w:val="00E51363"/>
    <w:rsid w:val="00E51AA4"/>
    <w:rsid w:val="00E51CDE"/>
    <w:rsid w:val="00E52389"/>
    <w:rsid w:val="00E52DAB"/>
    <w:rsid w:val="00E52F96"/>
    <w:rsid w:val="00E5303A"/>
    <w:rsid w:val="00E54F5E"/>
    <w:rsid w:val="00E56052"/>
    <w:rsid w:val="00E56197"/>
    <w:rsid w:val="00E561A6"/>
    <w:rsid w:val="00E5701E"/>
    <w:rsid w:val="00E57896"/>
    <w:rsid w:val="00E60A37"/>
    <w:rsid w:val="00E61734"/>
    <w:rsid w:val="00E6175E"/>
    <w:rsid w:val="00E61807"/>
    <w:rsid w:val="00E63005"/>
    <w:rsid w:val="00E63FDB"/>
    <w:rsid w:val="00E64716"/>
    <w:rsid w:val="00E65D89"/>
    <w:rsid w:val="00E66423"/>
    <w:rsid w:val="00E70480"/>
    <w:rsid w:val="00E7100F"/>
    <w:rsid w:val="00E71F65"/>
    <w:rsid w:val="00E7237A"/>
    <w:rsid w:val="00E72BED"/>
    <w:rsid w:val="00E72E63"/>
    <w:rsid w:val="00E74C61"/>
    <w:rsid w:val="00E750F9"/>
    <w:rsid w:val="00E756B6"/>
    <w:rsid w:val="00E75DB4"/>
    <w:rsid w:val="00E77334"/>
    <w:rsid w:val="00E777DF"/>
    <w:rsid w:val="00E778EA"/>
    <w:rsid w:val="00E77D7B"/>
    <w:rsid w:val="00E80EAB"/>
    <w:rsid w:val="00E811D4"/>
    <w:rsid w:val="00E81212"/>
    <w:rsid w:val="00E81233"/>
    <w:rsid w:val="00E81FB6"/>
    <w:rsid w:val="00E81FE8"/>
    <w:rsid w:val="00E82396"/>
    <w:rsid w:val="00E82F1E"/>
    <w:rsid w:val="00E8349D"/>
    <w:rsid w:val="00E834EC"/>
    <w:rsid w:val="00E846A2"/>
    <w:rsid w:val="00E8509C"/>
    <w:rsid w:val="00E85119"/>
    <w:rsid w:val="00E8577C"/>
    <w:rsid w:val="00E8584D"/>
    <w:rsid w:val="00E86079"/>
    <w:rsid w:val="00E86097"/>
    <w:rsid w:val="00E86218"/>
    <w:rsid w:val="00E86C64"/>
    <w:rsid w:val="00E876D7"/>
    <w:rsid w:val="00E910A5"/>
    <w:rsid w:val="00E91809"/>
    <w:rsid w:val="00E919A4"/>
    <w:rsid w:val="00E922EB"/>
    <w:rsid w:val="00E929E5"/>
    <w:rsid w:val="00E92BE6"/>
    <w:rsid w:val="00E93172"/>
    <w:rsid w:val="00E93E0F"/>
    <w:rsid w:val="00E9430B"/>
    <w:rsid w:val="00E9476C"/>
    <w:rsid w:val="00E94AF5"/>
    <w:rsid w:val="00E969B6"/>
    <w:rsid w:val="00E96C0A"/>
    <w:rsid w:val="00E97578"/>
    <w:rsid w:val="00E97A3A"/>
    <w:rsid w:val="00EA16A7"/>
    <w:rsid w:val="00EA26CF"/>
    <w:rsid w:val="00EA2AE4"/>
    <w:rsid w:val="00EA2B92"/>
    <w:rsid w:val="00EA2C10"/>
    <w:rsid w:val="00EA2C8C"/>
    <w:rsid w:val="00EA435C"/>
    <w:rsid w:val="00EA46E7"/>
    <w:rsid w:val="00EA48DE"/>
    <w:rsid w:val="00EA4987"/>
    <w:rsid w:val="00EA6715"/>
    <w:rsid w:val="00EA6835"/>
    <w:rsid w:val="00EA7E78"/>
    <w:rsid w:val="00EB1002"/>
    <w:rsid w:val="00EB10BB"/>
    <w:rsid w:val="00EB11DD"/>
    <w:rsid w:val="00EB1B7D"/>
    <w:rsid w:val="00EB251F"/>
    <w:rsid w:val="00EB27C1"/>
    <w:rsid w:val="00EB3B09"/>
    <w:rsid w:val="00EB3C4C"/>
    <w:rsid w:val="00EB499C"/>
    <w:rsid w:val="00EB4ED0"/>
    <w:rsid w:val="00EB6165"/>
    <w:rsid w:val="00EB6239"/>
    <w:rsid w:val="00EB6892"/>
    <w:rsid w:val="00EB72E6"/>
    <w:rsid w:val="00EB7C0A"/>
    <w:rsid w:val="00EC1671"/>
    <w:rsid w:val="00EC1EE1"/>
    <w:rsid w:val="00EC218A"/>
    <w:rsid w:val="00EC2448"/>
    <w:rsid w:val="00EC32B1"/>
    <w:rsid w:val="00EC3627"/>
    <w:rsid w:val="00EC384A"/>
    <w:rsid w:val="00EC3F6C"/>
    <w:rsid w:val="00EC4586"/>
    <w:rsid w:val="00EC4673"/>
    <w:rsid w:val="00EC481B"/>
    <w:rsid w:val="00EC4A24"/>
    <w:rsid w:val="00EC50DB"/>
    <w:rsid w:val="00EC5223"/>
    <w:rsid w:val="00EC5CB1"/>
    <w:rsid w:val="00EC5F18"/>
    <w:rsid w:val="00EC678E"/>
    <w:rsid w:val="00EC67FD"/>
    <w:rsid w:val="00EC7B47"/>
    <w:rsid w:val="00ED0475"/>
    <w:rsid w:val="00ED0F0B"/>
    <w:rsid w:val="00ED169B"/>
    <w:rsid w:val="00ED1771"/>
    <w:rsid w:val="00ED2560"/>
    <w:rsid w:val="00ED32D0"/>
    <w:rsid w:val="00ED467F"/>
    <w:rsid w:val="00ED5315"/>
    <w:rsid w:val="00ED53FF"/>
    <w:rsid w:val="00ED63F4"/>
    <w:rsid w:val="00ED68E8"/>
    <w:rsid w:val="00ED773E"/>
    <w:rsid w:val="00ED79D9"/>
    <w:rsid w:val="00ED7D44"/>
    <w:rsid w:val="00ED7ECE"/>
    <w:rsid w:val="00EE039F"/>
    <w:rsid w:val="00EE150E"/>
    <w:rsid w:val="00EE197D"/>
    <w:rsid w:val="00EE1B66"/>
    <w:rsid w:val="00EE1E8E"/>
    <w:rsid w:val="00EE3576"/>
    <w:rsid w:val="00EE391F"/>
    <w:rsid w:val="00EE3B6B"/>
    <w:rsid w:val="00EE44F0"/>
    <w:rsid w:val="00EE4984"/>
    <w:rsid w:val="00EE5368"/>
    <w:rsid w:val="00EE53AC"/>
    <w:rsid w:val="00EE5A6C"/>
    <w:rsid w:val="00EE687A"/>
    <w:rsid w:val="00EF0129"/>
    <w:rsid w:val="00EF03AD"/>
    <w:rsid w:val="00EF03EE"/>
    <w:rsid w:val="00EF0AF3"/>
    <w:rsid w:val="00EF151F"/>
    <w:rsid w:val="00EF1573"/>
    <w:rsid w:val="00EF191F"/>
    <w:rsid w:val="00EF1B7B"/>
    <w:rsid w:val="00EF2BBA"/>
    <w:rsid w:val="00EF2DB2"/>
    <w:rsid w:val="00EF2E49"/>
    <w:rsid w:val="00EF3059"/>
    <w:rsid w:val="00EF311E"/>
    <w:rsid w:val="00EF324D"/>
    <w:rsid w:val="00EF3314"/>
    <w:rsid w:val="00EF3BF6"/>
    <w:rsid w:val="00EF41FF"/>
    <w:rsid w:val="00EF4884"/>
    <w:rsid w:val="00EF574F"/>
    <w:rsid w:val="00EF664B"/>
    <w:rsid w:val="00EF7115"/>
    <w:rsid w:val="00EF769C"/>
    <w:rsid w:val="00EF77AB"/>
    <w:rsid w:val="00F00149"/>
    <w:rsid w:val="00F00312"/>
    <w:rsid w:val="00F00864"/>
    <w:rsid w:val="00F019BD"/>
    <w:rsid w:val="00F0279D"/>
    <w:rsid w:val="00F034C5"/>
    <w:rsid w:val="00F035B4"/>
    <w:rsid w:val="00F0361C"/>
    <w:rsid w:val="00F03942"/>
    <w:rsid w:val="00F04208"/>
    <w:rsid w:val="00F04F25"/>
    <w:rsid w:val="00F05909"/>
    <w:rsid w:val="00F0592C"/>
    <w:rsid w:val="00F06224"/>
    <w:rsid w:val="00F0705F"/>
    <w:rsid w:val="00F071CA"/>
    <w:rsid w:val="00F07247"/>
    <w:rsid w:val="00F078DC"/>
    <w:rsid w:val="00F107C0"/>
    <w:rsid w:val="00F10A58"/>
    <w:rsid w:val="00F1261C"/>
    <w:rsid w:val="00F1340F"/>
    <w:rsid w:val="00F1505D"/>
    <w:rsid w:val="00F15A41"/>
    <w:rsid w:val="00F15AC8"/>
    <w:rsid w:val="00F15CA6"/>
    <w:rsid w:val="00F15E8D"/>
    <w:rsid w:val="00F15F67"/>
    <w:rsid w:val="00F161FB"/>
    <w:rsid w:val="00F167D0"/>
    <w:rsid w:val="00F16E00"/>
    <w:rsid w:val="00F173D3"/>
    <w:rsid w:val="00F17B49"/>
    <w:rsid w:val="00F21405"/>
    <w:rsid w:val="00F21F47"/>
    <w:rsid w:val="00F21FED"/>
    <w:rsid w:val="00F23756"/>
    <w:rsid w:val="00F23AC8"/>
    <w:rsid w:val="00F24039"/>
    <w:rsid w:val="00F241EB"/>
    <w:rsid w:val="00F25614"/>
    <w:rsid w:val="00F261C7"/>
    <w:rsid w:val="00F2766C"/>
    <w:rsid w:val="00F2777B"/>
    <w:rsid w:val="00F279A4"/>
    <w:rsid w:val="00F27EAB"/>
    <w:rsid w:val="00F30153"/>
    <w:rsid w:val="00F301E6"/>
    <w:rsid w:val="00F30208"/>
    <w:rsid w:val="00F30D53"/>
    <w:rsid w:val="00F30DF6"/>
    <w:rsid w:val="00F31405"/>
    <w:rsid w:val="00F3162D"/>
    <w:rsid w:val="00F31B10"/>
    <w:rsid w:val="00F31C84"/>
    <w:rsid w:val="00F31F56"/>
    <w:rsid w:val="00F324AC"/>
    <w:rsid w:val="00F32FBD"/>
    <w:rsid w:val="00F34725"/>
    <w:rsid w:val="00F365AD"/>
    <w:rsid w:val="00F368AE"/>
    <w:rsid w:val="00F3693E"/>
    <w:rsid w:val="00F36DE2"/>
    <w:rsid w:val="00F37DBC"/>
    <w:rsid w:val="00F4007D"/>
    <w:rsid w:val="00F40263"/>
    <w:rsid w:val="00F4166F"/>
    <w:rsid w:val="00F42631"/>
    <w:rsid w:val="00F42C96"/>
    <w:rsid w:val="00F42E35"/>
    <w:rsid w:val="00F43809"/>
    <w:rsid w:val="00F4538C"/>
    <w:rsid w:val="00F4545D"/>
    <w:rsid w:val="00F459BD"/>
    <w:rsid w:val="00F45F5F"/>
    <w:rsid w:val="00F46623"/>
    <w:rsid w:val="00F4675C"/>
    <w:rsid w:val="00F46C3F"/>
    <w:rsid w:val="00F46C9B"/>
    <w:rsid w:val="00F47487"/>
    <w:rsid w:val="00F47490"/>
    <w:rsid w:val="00F47EC7"/>
    <w:rsid w:val="00F5032F"/>
    <w:rsid w:val="00F50368"/>
    <w:rsid w:val="00F50C8D"/>
    <w:rsid w:val="00F51996"/>
    <w:rsid w:val="00F5262C"/>
    <w:rsid w:val="00F53CB7"/>
    <w:rsid w:val="00F54D13"/>
    <w:rsid w:val="00F55267"/>
    <w:rsid w:val="00F55DC0"/>
    <w:rsid w:val="00F55DF1"/>
    <w:rsid w:val="00F55F3C"/>
    <w:rsid w:val="00F56A79"/>
    <w:rsid w:val="00F57835"/>
    <w:rsid w:val="00F6005B"/>
    <w:rsid w:val="00F60319"/>
    <w:rsid w:val="00F603C4"/>
    <w:rsid w:val="00F60B00"/>
    <w:rsid w:val="00F61B4D"/>
    <w:rsid w:val="00F61FC8"/>
    <w:rsid w:val="00F623FE"/>
    <w:rsid w:val="00F627A9"/>
    <w:rsid w:val="00F63C00"/>
    <w:rsid w:val="00F63E63"/>
    <w:rsid w:val="00F64A66"/>
    <w:rsid w:val="00F65234"/>
    <w:rsid w:val="00F65438"/>
    <w:rsid w:val="00F65956"/>
    <w:rsid w:val="00F66305"/>
    <w:rsid w:val="00F66B19"/>
    <w:rsid w:val="00F66CDF"/>
    <w:rsid w:val="00F66EC0"/>
    <w:rsid w:val="00F6773A"/>
    <w:rsid w:val="00F677C2"/>
    <w:rsid w:val="00F67D25"/>
    <w:rsid w:val="00F67E2C"/>
    <w:rsid w:val="00F70059"/>
    <w:rsid w:val="00F7009C"/>
    <w:rsid w:val="00F70280"/>
    <w:rsid w:val="00F713E0"/>
    <w:rsid w:val="00F71418"/>
    <w:rsid w:val="00F71692"/>
    <w:rsid w:val="00F71D48"/>
    <w:rsid w:val="00F721A1"/>
    <w:rsid w:val="00F72C61"/>
    <w:rsid w:val="00F72D06"/>
    <w:rsid w:val="00F736D7"/>
    <w:rsid w:val="00F73BE2"/>
    <w:rsid w:val="00F73C5E"/>
    <w:rsid w:val="00F73D1F"/>
    <w:rsid w:val="00F73DF1"/>
    <w:rsid w:val="00F7479F"/>
    <w:rsid w:val="00F7497D"/>
    <w:rsid w:val="00F758D7"/>
    <w:rsid w:val="00F75A66"/>
    <w:rsid w:val="00F75BD4"/>
    <w:rsid w:val="00F75E96"/>
    <w:rsid w:val="00F76F43"/>
    <w:rsid w:val="00F77139"/>
    <w:rsid w:val="00F772D5"/>
    <w:rsid w:val="00F77348"/>
    <w:rsid w:val="00F77966"/>
    <w:rsid w:val="00F77F1A"/>
    <w:rsid w:val="00F80722"/>
    <w:rsid w:val="00F80D27"/>
    <w:rsid w:val="00F80D6C"/>
    <w:rsid w:val="00F8107F"/>
    <w:rsid w:val="00F820A6"/>
    <w:rsid w:val="00F83A2D"/>
    <w:rsid w:val="00F83EAA"/>
    <w:rsid w:val="00F84093"/>
    <w:rsid w:val="00F84BF8"/>
    <w:rsid w:val="00F84DF2"/>
    <w:rsid w:val="00F85D56"/>
    <w:rsid w:val="00F85D68"/>
    <w:rsid w:val="00F85E1B"/>
    <w:rsid w:val="00F86A1F"/>
    <w:rsid w:val="00F86F88"/>
    <w:rsid w:val="00F875B7"/>
    <w:rsid w:val="00F87FAD"/>
    <w:rsid w:val="00F9003E"/>
    <w:rsid w:val="00F900A6"/>
    <w:rsid w:val="00F902A6"/>
    <w:rsid w:val="00F90DF6"/>
    <w:rsid w:val="00F91767"/>
    <w:rsid w:val="00F91BAD"/>
    <w:rsid w:val="00F91F99"/>
    <w:rsid w:val="00F93557"/>
    <w:rsid w:val="00F9374E"/>
    <w:rsid w:val="00F93BC7"/>
    <w:rsid w:val="00F93E1E"/>
    <w:rsid w:val="00F94281"/>
    <w:rsid w:val="00F94690"/>
    <w:rsid w:val="00F94C12"/>
    <w:rsid w:val="00F9532B"/>
    <w:rsid w:val="00F95973"/>
    <w:rsid w:val="00F96248"/>
    <w:rsid w:val="00F96B2E"/>
    <w:rsid w:val="00F96B6A"/>
    <w:rsid w:val="00F96EDC"/>
    <w:rsid w:val="00FA1594"/>
    <w:rsid w:val="00FA1845"/>
    <w:rsid w:val="00FA1C95"/>
    <w:rsid w:val="00FA2415"/>
    <w:rsid w:val="00FA2534"/>
    <w:rsid w:val="00FA332F"/>
    <w:rsid w:val="00FA44AF"/>
    <w:rsid w:val="00FA4683"/>
    <w:rsid w:val="00FA478D"/>
    <w:rsid w:val="00FA5874"/>
    <w:rsid w:val="00FA692E"/>
    <w:rsid w:val="00FA6F1F"/>
    <w:rsid w:val="00FB0032"/>
    <w:rsid w:val="00FB0293"/>
    <w:rsid w:val="00FB1010"/>
    <w:rsid w:val="00FB1E41"/>
    <w:rsid w:val="00FB24FF"/>
    <w:rsid w:val="00FB25E0"/>
    <w:rsid w:val="00FB3199"/>
    <w:rsid w:val="00FB31AE"/>
    <w:rsid w:val="00FB5763"/>
    <w:rsid w:val="00FB5A84"/>
    <w:rsid w:val="00FB5C86"/>
    <w:rsid w:val="00FB5E14"/>
    <w:rsid w:val="00FB6139"/>
    <w:rsid w:val="00FB7561"/>
    <w:rsid w:val="00FB758D"/>
    <w:rsid w:val="00FB75C3"/>
    <w:rsid w:val="00FB75DD"/>
    <w:rsid w:val="00FC02A8"/>
    <w:rsid w:val="00FC2460"/>
    <w:rsid w:val="00FC2F07"/>
    <w:rsid w:val="00FC35CA"/>
    <w:rsid w:val="00FC3A99"/>
    <w:rsid w:val="00FC40E9"/>
    <w:rsid w:val="00FC42BB"/>
    <w:rsid w:val="00FC4665"/>
    <w:rsid w:val="00FC50B0"/>
    <w:rsid w:val="00FC5280"/>
    <w:rsid w:val="00FC5D6C"/>
    <w:rsid w:val="00FC609B"/>
    <w:rsid w:val="00FC691C"/>
    <w:rsid w:val="00FC6A00"/>
    <w:rsid w:val="00FC7555"/>
    <w:rsid w:val="00FC7971"/>
    <w:rsid w:val="00FC7C6F"/>
    <w:rsid w:val="00FD1895"/>
    <w:rsid w:val="00FD19DC"/>
    <w:rsid w:val="00FD1F34"/>
    <w:rsid w:val="00FD26EA"/>
    <w:rsid w:val="00FD280D"/>
    <w:rsid w:val="00FD2FEC"/>
    <w:rsid w:val="00FD41C7"/>
    <w:rsid w:val="00FD5200"/>
    <w:rsid w:val="00FD53CA"/>
    <w:rsid w:val="00FD66AB"/>
    <w:rsid w:val="00FD7C17"/>
    <w:rsid w:val="00FE1053"/>
    <w:rsid w:val="00FE19B3"/>
    <w:rsid w:val="00FE1C25"/>
    <w:rsid w:val="00FE34C7"/>
    <w:rsid w:val="00FE35E8"/>
    <w:rsid w:val="00FE3DF3"/>
    <w:rsid w:val="00FE4538"/>
    <w:rsid w:val="00FE4A44"/>
    <w:rsid w:val="00FE4B78"/>
    <w:rsid w:val="00FE4D73"/>
    <w:rsid w:val="00FE5165"/>
    <w:rsid w:val="00FE5624"/>
    <w:rsid w:val="00FE5C94"/>
    <w:rsid w:val="00FE6577"/>
    <w:rsid w:val="00FF0310"/>
    <w:rsid w:val="00FF08B6"/>
    <w:rsid w:val="00FF0C69"/>
    <w:rsid w:val="00FF14E6"/>
    <w:rsid w:val="00FF19BB"/>
    <w:rsid w:val="00FF1B79"/>
    <w:rsid w:val="00FF253F"/>
    <w:rsid w:val="00FF333B"/>
    <w:rsid w:val="00FF37F4"/>
    <w:rsid w:val="00FF4221"/>
    <w:rsid w:val="00FF54E4"/>
    <w:rsid w:val="00FF5AF1"/>
    <w:rsid w:val="00FF6370"/>
    <w:rsid w:val="00FF64FD"/>
    <w:rsid w:val="00FF654A"/>
    <w:rsid w:val="00FF74C2"/>
    <w:rsid w:val="00FF7E4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50" v:ext="edit"/>
    <o:shapelayout v:ext="edit">
      <o:idmap data="2" v:ext="edit"/>
    </o:shapelayout>
  </w:shapeDefaults>
  <w:decimalSymbol w:val=","/>
  <w:listSeparator w:val=";"/>
  <w14:docId w14:val="7D8151BE"/>
  <w15:docId w15:val="{64AA4A42-D8A1-4CEB-80C3-D38FF0C68586}"/>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6">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true" w:unhideWhenUsed="true"/>
    <w:lsdException w:name="Smart Hyperlink" w:uiPriority="99" w:semiHidden="true" w:unhideWhenUsed="true"/>
    <w:lsdException w:name="Hashtag" w:uiPriority="99" w:semiHidden="true" w:unhideWhenUsed="true"/>
    <w:lsdException w:name="Unresolved Mention" w:uiPriority="99" w:semiHidden="true" w:unhideWhenUsed="true"/>
    <w:lsdException w:name="Smart Link" w:uiPriority="99" w:semiHidden="true" w:unhideWhenUsed="true"/>
  </w:latentStyles>
  <w:style w:type="paragraph" w:styleId="Normal" w:default="true">
    <w:name w:val="Normal"/>
    <w:qFormat/>
    <w:rsid w:val="00187206"/>
    <w:rPr>
      <w:sz w:val="24"/>
      <w:szCs w:val="24"/>
    </w:rPr>
  </w:style>
  <w:style w:type="paragraph" w:styleId="Naslov1">
    <w:name w:val="heading 1"/>
    <w:basedOn w:val="Normal"/>
    <w:next w:val="Normal"/>
    <w:link w:val="Naslov1Char"/>
    <w:qFormat/>
    <w:rsid w:val="00D34648"/>
    <w:pPr>
      <w:keepNext/>
      <w:spacing w:before="240" w:after="60"/>
      <w:outlineLvl w:val="0"/>
    </w:pPr>
    <w:rPr>
      <w:rFonts w:ascii="Cambria" w:hAnsi="Cambria"/>
      <w:b/>
      <w:bCs/>
      <w:kern w:val="32"/>
      <w:sz w:val="32"/>
      <w:szCs w:val="32"/>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rsid w:val="00187206"/>
    <w:pPr>
      <w:tabs>
        <w:tab w:val="center" w:pos="4536"/>
        <w:tab w:val="right" w:pos="9072"/>
      </w:tabs>
    </w:pPr>
  </w:style>
  <w:style w:type="character" w:styleId="Brojstranice">
    <w:name w:val="page number"/>
    <w:basedOn w:val="Zadanifontodlomka"/>
    <w:rsid w:val="00187206"/>
  </w:style>
  <w:style w:type="paragraph" w:styleId="Podnoje">
    <w:name w:val="footer"/>
    <w:basedOn w:val="Normal"/>
    <w:rsid w:val="00004F9E"/>
    <w:pPr>
      <w:tabs>
        <w:tab w:val="center" w:pos="4536"/>
        <w:tab w:val="right" w:pos="9072"/>
      </w:tabs>
    </w:pPr>
  </w:style>
  <w:style w:type="paragraph" w:styleId="Tekstbalonia">
    <w:name w:val="Balloon Text"/>
    <w:basedOn w:val="Normal"/>
    <w:link w:val="TekstbaloniaChar"/>
    <w:rsid w:val="007E7956"/>
    <w:rPr>
      <w:rFonts w:ascii="Tahoma" w:hAnsi="Tahoma" w:cs="Tahoma"/>
      <w:sz w:val="16"/>
      <w:szCs w:val="16"/>
    </w:rPr>
  </w:style>
  <w:style w:type="character" w:styleId="TekstbaloniaChar" w:customStyle="true">
    <w:name w:val="Tekst balončića Char"/>
    <w:link w:val="Tekstbalonia"/>
    <w:rsid w:val="007E7956"/>
    <w:rPr>
      <w:rFonts w:ascii="Tahoma" w:hAnsi="Tahoma" w:cs="Tahoma"/>
      <w:sz w:val="16"/>
      <w:szCs w:val="16"/>
    </w:rPr>
  </w:style>
  <w:style w:type="paragraph" w:styleId="Naslov">
    <w:name w:val="Title"/>
    <w:basedOn w:val="Normal"/>
    <w:next w:val="Normal"/>
    <w:link w:val="NaslovChar"/>
    <w:qFormat/>
    <w:rsid w:val="007E7956"/>
    <w:pPr>
      <w:spacing w:before="240" w:after="60"/>
      <w:jc w:val="center"/>
      <w:outlineLvl w:val="0"/>
    </w:pPr>
    <w:rPr>
      <w:rFonts w:ascii="Cambria" w:hAnsi="Cambria"/>
      <w:b/>
      <w:bCs/>
      <w:kern w:val="28"/>
      <w:sz w:val="32"/>
      <w:szCs w:val="32"/>
    </w:rPr>
  </w:style>
  <w:style w:type="character" w:styleId="NaslovChar" w:customStyle="true">
    <w:name w:val="Naslov Char"/>
    <w:link w:val="Naslov"/>
    <w:rsid w:val="007E7956"/>
    <w:rPr>
      <w:rFonts w:ascii="Cambria" w:hAnsi="Cambria" w:eastAsia="Times New Roman" w:cs="Times New Roman"/>
      <w:b/>
      <w:bCs/>
      <w:kern w:val="28"/>
      <w:sz w:val="32"/>
      <w:szCs w:val="32"/>
    </w:rPr>
  </w:style>
  <w:style w:type="character" w:styleId="Naslov1Char" w:customStyle="true">
    <w:name w:val="Naslov 1 Char"/>
    <w:link w:val="Naslov1"/>
    <w:rsid w:val="00D34648"/>
    <w:rPr>
      <w:rFonts w:ascii="Cambria" w:hAnsi="Cambria" w:eastAsia="Times New Roman" w:cs="Times New Roman"/>
      <w:b/>
      <w:bCs/>
      <w:kern w:val="32"/>
      <w:sz w:val="32"/>
      <w:szCs w:val="32"/>
    </w:rPr>
  </w:style>
  <w:style w:type="character" w:styleId="Naglaeno">
    <w:name w:val="Strong"/>
    <w:qFormat/>
    <w:rsid w:val="00E81233"/>
    <w:rPr>
      <w:b/>
      <w:bCs/>
    </w:rPr>
  </w:style>
  <w:style w:type="character" w:styleId="Istaknuto">
    <w:name w:val="Emphasis"/>
    <w:qFormat/>
    <w:rsid w:val="001E5288"/>
    <w:rPr>
      <w:i/>
      <w:iCs/>
    </w:rPr>
  </w:style>
  <w:style w:type="paragraph" w:styleId="Odlomakpopisa">
    <w:name w:val="List Paragraph"/>
    <w:basedOn w:val="Normal"/>
    <w:uiPriority w:val="34"/>
    <w:qFormat/>
    <w:rsid w:val="009D2321"/>
    <w:pPr>
      <w:ind w:left="720"/>
      <w:contextualSpacing/>
    </w:pPr>
  </w:style>
  <w:style w:type="paragraph" w:styleId="Bezproreda">
    <w:name w:val="No Spacing"/>
    <w:uiPriority w:val="1"/>
    <w:qFormat/>
    <w:rsid w:val="00B72F0D"/>
    <w:rPr>
      <w:rFonts w:eastAsia="Calibri"/>
      <w:sz w:val="24"/>
      <w:szCs w:val="24"/>
      <w:lang w:eastAsia="en-US"/>
    </w:rPr>
  </w:style>
  <w:style w:type="paragraph" w:styleId="BodyText21" w:customStyle="true">
    <w:name w:val="Body Text 21"/>
    <w:basedOn w:val="Normal"/>
    <w:rsid w:val="003460E5"/>
    <w:pPr>
      <w:overflowPunct w:val="false"/>
      <w:autoSpaceDE w:val="false"/>
      <w:autoSpaceDN w:val="false"/>
      <w:adjustRightInd w:val="false"/>
      <w:jc w:val="both"/>
    </w:pPr>
    <w:rPr>
      <w:b/>
      <w:szCs w:val="20"/>
    </w:rPr>
  </w:style>
  <w:style w:type="character" w:styleId="Tekstrezerviranogmjesta">
    <w:name w:val="Placeholder Text"/>
    <w:basedOn w:val="Zadanifontodlomka"/>
    <w:uiPriority w:val="99"/>
    <w:semiHidden/>
    <w:rsid w:val="008E5A6F"/>
    <w:rPr>
      <w:color w:val="808080"/>
      <w:bdr w:val="none" w:color="auto" w:sz="0" w:space="0"/>
      <w:shd w:val="clear" w:color="auto" w:fill="auto"/>
    </w:rPr>
  </w:style>
  <w:style w:type="character" w:styleId="eSPISCCParagraphDefaultFont" w:customStyle="true">
    <w:name w:val="eSPIS_CC_Paragraph Default Font"/>
    <w:basedOn w:val="Zadanifontodlomka"/>
    <w:rsid w:val="008E5A6F"/>
    <w:rPr>
      <w:rFonts w:ascii="Times New Roman" w:hAnsi="Times New Roman" w:cs="Times New Roman"/>
      <w:b/>
      <w:sz w:val="24"/>
      <w:bdr w:val="none" w:color="auto" w:sz="0" w:space="0"/>
      <w:shd w:val="clear" w:color="auto" w:fill="auto"/>
      <w:lang w:val="hr-HR"/>
    </w:rPr>
  </w:style>
  <w:style w:type="character" w:styleId="PozadinaSvijetloZuta" w:customStyle="true">
    <w:name w:val="Pozadina_SvijetloZuta"/>
    <w:basedOn w:val="Zadanifontodlomka"/>
    <w:rsid w:val="008E5A6F"/>
    <w:rPr>
      <w:rFonts w:ascii="Arial" w:hAnsi="Arial" w:cs="Arial"/>
      <w:b/>
      <w:bdr w:val="none" w:color="auto" w:sz="0" w:space="0"/>
      <w:shd w:val="clear" w:color="auto" w:fill="FFFFCC"/>
      <w:lang w:val="hr-HR"/>
    </w:rPr>
  </w:style>
  <w:style w:type="character" w:styleId="PozadinaSvijetloCrvena" w:customStyle="true">
    <w:name w:val="Pozadina_SvijetloCrvena"/>
    <w:basedOn w:val="eSPISCCParagraphDefaultFont"/>
    <w:rsid w:val="008E5A6F"/>
    <w:rPr>
      <w:rFonts w:ascii="Arial" w:hAnsi="Arial" w:cs="Arial"/>
      <w:b w:val="false"/>
      <w:sz w:val="24"/>
      <w:bdr w:val="none" w:color="auto" w:sz="0" w:space="0"/>
      <w:shd w:val="clear" w:color="auto" w:fill="FFCCCC"/>
      <w:lang w:val="hr-HR"/>
    </w:rPr>
  </w:style>
  <w:style w:type="character" w:styleId="PozadinaSvijetloZelena" w:customStyle="true">
    <w:name w:val="Pozadina_SvijetloZelena"/>
    <w:basedOn w:val="eSPISCCParagraphDefaultFont"/>
    <w:rsid w:val="008E5A6F"/>
    <w:rPr>
      <w:rFonts w:ascii="Arial" w:hAnsi="Arial" w:cs="Arial"/>
      <w:b w:val="false"/>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142357">
      <w:bodyDiv w:val="true"/>
      <w:marLeft w:val="0"/>
      <w:marRight w:val="0"/>
      <w:marTop w:val="0"/>
      <w:marBottom w:val="0"/>
      <w:divBdr>
        <w:top w:val="none" w:color="auto" w:sz="0" w:space="0"/>
        <w:left w:val="none" w:color="auto" w:sz="0" w:space="0"/>
        <w:bottom w:val="none" w:color="auto" w:sz="0" w:space="0"/>
        <w:right w:val="none" w:color="auto" w:sz="0" w:space="0"/>
      </w:divBdr>
    </w:div>
    <w:div w:id="165289233">
      <w:bodyDiv w:val="true"/>
      <w:marLeft w:val="0"/>
      <w:marRight w:val="0"/>
      <w:marTop w:val="0"/>
      <w:marBottom w:val="0"/>
      <w:divBdr>
        <w:top w:val="none" w:color="auto" w:sz="0" w:space="0"/>
        <w:left w:val="none" w:color="auto" w:sz="0" w:space="0"/>
        <w:bottom w:val="none" w:color="auto" w:sz="0" w:space="0"/>
        <w:right w:val="none" w:color="auto" w:sz="0" w:space="0"/>
      </w:divBdr>
    </w:div>
    <w:div w:id="209540216">
      <w:bodyDiv w:val="true"/>
      <w:marLeft w:val="0"/>
      <w:marRight w:val="0"/>
      <w:marTop w:val="0"/>
      <w:marBottom w:val="0"/>
      <w:divBdr>
        <w:top w:val="none" w:color="auto" w:sz="0" w:space="0"/>
        <w:left w:val="none" w:color="auto" w:sz="0" w:space="0"/>
        <w:bottom w:val="none" w:color="auto" w:sz="0" w:space="0"/>
        <w:right w:val="none" w:color="auto" w:sz="0" w:space="0"/>
      </w:divBdr>
    </w:div>
    <w:div w:id="212347267">
      <w:bodyDiv w:val="true"/>
      <w:marLeft w:val="0"/>
      <w:marRight w:val="0"/>
      <w:marTop w:val="0"/>
      <w:marBottom w:val="0"/>
      <w:divBdr>
        <w:top w:val="none" w:color="auto" w:sz="0" w:space="0"/>
        <w:left w:val="none" w:color="auto" w:sz="0" w:space="0"/>
        <w:bottom w:val="none" w:color="auto" w:sz="0" w:space="0"/>
        <w:right w:val="none" w:color="auto" w:sz="0" w:space="0"/>
      </w:divBdr>
    </w:div>
    <w:div w:id="393822104">
      <w:bodyDiv w:val="true"/>
      <w:marLeft w:val="0"/>
      <w:marRight w:val="0"/>
      <w:marTop w:val="0"/>
      <w:marBottom w:val="0"/>
      <w:divBdr>
        <w:top w:val="none" w:color="auto" w:sz="0" w:space="0"/>
        <w:left w:val="none" w:color="auto" w:sz="0" w:space="0"/>
        <w:bottom w:val="none" w:color="auto" w:sz="0" w:space="0"/>
        <w:right w:val="none" w:color="auto" w:sz="0" w:space="0"/>
      </w:divBdr>
    </w:div>
    <w:div w:id="440538869">
      <w:bodyDiv w:val="true"/>
      <w:marLeft w:val="0"/>
      <w:marRight w:val="0"/>
      <w:marTop w:val="0"/>
      <w:marBottom w:val="0"/>
      <w:divBdr>
        <w:top w:val="none" w:color="auto" w:sz="0" w:space="0"/>
        <w:left w:val="none" w:color="auto" w:sz="0" w:space="0"/>
        <w:bottom w:val="none" w:color="auto" w:sz="0" w:space="0"/>
        <w:right w:val="none" w:color="auto" w:sz="0" w:space="0"/>
      </w:divBdr>
    </w:div>
    <w:div w:id="616302786">
      <w:bodyDiv w:val="true"/>
      <w:marLeft w:val="0"/>
      <w:marRight w:val="0"/>
      <w:marTop w:val="0"/>
      <w:marBottom w:val="0"/>
      <w:divBdr>
        <w:top w:val="none" w:color="auto" w:sz="0" w:space="0"/>
        <w:left w:val="none" w:color="auto" w:sz="0" w:space="0"/>
        <w:bottom w:val="none" w:color="auto" w:sz="0" w:space="0"/>
        <w:right w:val="none" w:color="auto" w:sz="0" w:space="0"/>
      </w:divBdr>
    </w:div>
    <w:div w:id="651250001">
      <w:bodyDiv w:val="true"/>
      <w:marLeft w:val="0"/>
      <w:marRight w:val="0"/>
      <w:marTop w:val="0"/>
      <w:marBottom w:val="0"/>
      <w:divBdr>
        <w:top w:val="none" w:color="auto" w:sz="0" w:space="0"/>
        <w:left w:val="none" w:color="auto" w:sz="0" w:space="0"/>
        <w:bottom w:val="none" w:color="auto" w:sz="0" w:space="0"/>
        <w:right w:val="none" w:color="auto" w:sz="0" w:space="0"/>
      </w:divBdr>
    </w:div>
    <w:div w:id="706679267">
      <w:bodyDiv w:val="true"/>
      <w:marLeft w:val="0"/>
      <w:marRight w:val="0"/>
      <w:marTop w:val="0"/>
      <w:marBottom w:val="0"/>
      <w:divBdr>
        <w:top w:val="none" w:color="auto" w:sz="0" w:space="0"/>
        <w:left w:val="none" w:color="auto" w:sz="0" w:space="0"/>
        <w:bottom w:val="none" w:color="auto" w:sz="0" w:space="0"/>
        <w:right w:val="none" w:color="auto" w:sz="0" w:space="0"/>
      </w:divBdr>
    </w:div>
    <w:div w:id="742947613">
      <w:bodyDiv w:val="true"/>
      <w:marLeft w:val="0"/>
      <w:marRight w:val="0"/>
      <w:marTop w:val="0"/>
      <w:marBottom w:val="0"/>
      <w:divBdr>
        <w:top w:val="none" w:color="auto" w:sz="0" w:space="0"/>
        <w:left w:val="none" w:color="auto" w:sz="0" w:space="0"/>
        <w:bottom w:val="none" w:color="auto" w:sz="0" w:space="0"/>
        <w:right w:val="none" w:color="auto" w:sz="0" w:space="0"/>
      </w:divBdr>
    </w:div>
    <w:div w:id="779757586">
      <w:bodyDiv w:val="true"/>
      <w:marLeft w:val="0"/>
      <w:marRight w:val="0"/>
      <w:marTop w:val="0"/>
      <w:marBottom w:val="0"/>
      <w:divBdr>
        <w:top w:val="none" w:color="auto" w:sz="0" w:space="0"/>
        <w:left w:val="none" w:color="auto" w:sz="0" w:space="0"/>
        <w:bottom w:val="none" w:color="auto" w:sz="0" w:space="0"/>
        <w:right w:val="none" w:color="auto" w:sz="0" w:space="0"/>
      </w:divBdr>
    </w:div>
    <w:div w:id="882861273">
      <w:bodyDiv w:val="true"/>
      <w:marLeft w:val="0"/>
      <w:marRight w:val="0"/>
      <w:marTop w:val="0"/>
      <w:marBottom w:val="0"/>
      <w:divBdr>
        <w:top w:val="none" w:color="auto" w:sz="0" w:space="0"/>
        <w:left w:val="none" w:color="auto" w:sz="0" w:space="0"/>
        <w:bottom w:val="none" w:color="auto" w:sz="0" w:space="0"/>
        <w:right w:val="none" w:color="auto" w:sz="0" w:space="0"/>
      </w:divBdr>
    </w:div>
    <w:div w:id="1089427007">
      <w:bodyDiv w:val="true"/>
      <w:marLeft w:val="0"/>
      <w:marRight w:val="0"/>
      <w:marTop w:val="0"/>
      <w:marBottom w:val="0"/>
      <w:divBdr>
        <w:top w:val="none" w:color="auto" w:sz="0" w:space="0"/>
        <w:left w:val="none" w:color="auto" w:sz="0" w:space="0"/>
        <w:bottom w:val="none" w:color="auto" w:sz="0" w:space="0"/>
        <w:right w:val="none" w:color="auto" w:sz="0" w:space="0"/>
      </w:divBdr>
    </w:div>
    <w:div w:id="1328285176">
      <w:bodyDiv w:val="true"/>
      <w:marLeft w:val="0"/>
      <w:marRight w:val="0"/>
      <w:marTop w:val="0"/>
      <w:marBottom w:val="0"/>
      <w:divBdr>
        <w:top w:val="none" w:color="auto" w:sz="0" w:space="0"/>
        <w:left w:val="none" w:color="auto" w:sz="0" w:space="0"/>
        <w:bottom w:val="none" w:color="auto" w:sz="0" w:space="0"/>
        <w:right w:val="none" w:color="auto" w:sz="0" w:space="0"/>
      </w:divBdr>
    </w:div>
    <w:div w:id="1460566291">
      <w:bodyDiv w:val="true"/>
      <w:marLeft w:val="0"/>
      <w:marRight w:val="0"/>
      <w:marTop w:val="0"/>
      <w:marBottom w:val="0"/>
      <w:divBdr>
        <w:top w:val="none" w:color="auto" w:sz="0" w:space="0"/>
        <w:left w:val="none" w:color="auto" w:sz="0" w:space="0"/>
        <w:bottom w:val="none" w:color="auto" w:sz="0" w:space="0"/>
        <w:right w:val="none" w:color="auto" w:sz="0" w:space="0"/>
      </w:divBdr>
    </w:div>
    <w:div w:id="1648515609">
      <w:bodyDiv w:val="true"/>
      <w:marLeft w:val="0"/>
      <w:marRight w:val="0"/>
      <w:marTop w:val="0"/>
      <w:marBottom w:val="0"/>
      <w:divBdr>
        <w:top w:val="none" w:color="auto" w:sz="0" w:space="0"/>
        <w:left w:val="none" w:color="auto" w:sz="0" w:space="0"/>
        <w:bottom w:val="none" w:color="auto" w:sz="0" w:space="0"/>
        <w:right w:val="none" w:color="auto" w:sz="0" w:space="0"/>
      </w:divBdr>
    </w:div>
    <w:div w:id="1670013162">
      <w:bodyDiv w:val="true"/>
      <w:marLeft w:val="0"/>
      <w:marRight w:val="0"/>
      <w:marTop w:val="0"/>
      <w:marBottom w:val="0"/>
      <w:divBdr>
        <w:top w:val="none" w:color="auto" w:sz="0" w:space="0"/>
        <w:left w:val="none" w:color="auto" w:sz="0" w:space="0"/>
        <w:bottom w:val="none" w:color="auto" w:sz="0" w:space="0"/>
        <w:right w:val="none" w:color="auto" w:sz="0" w:space="0"/>
      </w:divBdr>
    </w:div>
    <w:div w:id="1679501289">
      <w:bodyDiv w:val="true"/>
      <w:marLeft w:val="0"/>
      <w:marRight w:val="0"/>
      <w:marTop w:val="0"/>
      <w:marBottom w:val="0"/>
      <w:divBdr>
        <w:top w:val="none" w:color="auto" w:sz="0" w:space="0"/>
        <w:left w:val="none" w:color="auto" w:sz="0" w:space="0"/>
        <w:bottom w:val="none" w:color="auto" w:sz="0" w:space="0"/>
        <w:right w:val="none" w:color="auto" w:sz="0" w:space="0"/>
      </w:divBdr>
    </w:div>
    <w:div w:id="1751804186">
      <w:bodyDiv w:val="true"/>
      <w:marLeft w:val="0"/>
      <w:marRight w:val="0"/>
      <w:marTop w:val="0"/>
      <w:marBottom w:val="0"/>
      <w:divBdr>
        <w:top w:val="none" w:color="auto" w:sz="0" w:space="0"/>
        <w:left w:val="none" w:color="auto" w:sz="0" w:space="0"/>
        <w:bottom w:val="none" w:color="auto" w:sz="0" w:space="0"/>
        <w:right w:val="none" w:color="auto" w:sz="0" w:space="0"/>
      </w:divBdr>
    </w:div>
    <w:div w:id="1807045445">
      <w:bodyDiv w:val="true"/>
      <w:marLeft w:val="0"/>
      <w:marRight w:val="0"/>
      <w:marTop w:val="0"/>
      <w:marBottom w:val="0"/>
      <w:divBdr>
        <w:top w:val="none" w:color="auto" w:sz="0" w:space="0"/>
        <w:left w:val="none" w:color="auto" w:sz="0" w:space="0"/>
        <w:bottom w:val="none" w:color="auto" w:sz="0" w:space="0"/>
        <w:right w:val="none" w:color="auto" w:sz="0" w:space="0"/>
      </w:divBdr>
    </w:div>
    <w:div w:id="1808276038">
      <w:bodyDiv w:val="true"/>
      <w:marLeft w:val="0"/>
      <w:marRight w:val="0"/>
      <w:marTop w:val="0"/>
      <w:marBottom w:val="0"/>
      <w:divBdr>
        <w:top w:val="none" w:color="auto" w:sz="0" w:space="0"/>
        <w:left w:val="none" w:color="auto" w:sz="0" w:space="0"/>
        <w:bottom w:val="none" w:color="auto" w:sz="0" w:space="0"/>
        <w:right w:val="none" w:color="auto" w:sz="0" w:space="0"/>
      </w:divBdr>
    </w:div>
    <w:div w:id="2021934251">
      <w:bodyDiv w:val="true"/>
      <w:marLeft w:val="0"/>
      <w:marRight w:val="0"/>
      <w:marTop w:val="0"/>
      <w:marBottom w:val="0"/>
      <w:divBdr>
        <w:top w:val="none" w:color="auto" w:sz="0" w:space="0"/>
        <w:left w:val="none" w:color="auto" w:sz="0" w:space="0"/>
        <w:bottom w:val="none" w:color="auto" w:sz="0" w:space="0"/>
        <w:right w:val="none" w:color="auto" w:sz="0" w:space="0"/>
      </w:divBdr>
    </w:div>
    <w:div w:id="2102725023">
      <w:bodyDiv w:val="true"/>
      <w:marLeft w:val="0"/>
      <w:marRight w:val="0"/>
      <w:marTop w:val="0"/>
      <w:marBottom w:val="0"/>
      <w:divBdr>
        <w:top w:val="none" w:color="auto" w:sz="0" w:space="0"/>
        <w:left w:val="none" w:color="auto" w:sz="0" w:space="0"/>
        <w:bottom w:val="none" w:color="auto" w:sz="0" w:space="0"/>
        <w:right w:val="none" w:color="auto" w:sz="0" w:space="0"/>
      </w:divBdr>
    </w:div>
    <w:div w:id="2135054902">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numbering.xml" Type="http://schemas.openxmlformats.org/officeDocument/2006/relationships/numbering" Id="rId3"/><Relationship Target="footnotes.xml" Type="http://schemas.openxmlformats.org/officeDocument/2006/relationships/footnotes" Id="rId7"/><Relationship Target="theme/theme1.xml" Type="http://schemas.openxmlformats.org/officeDocument/2006/relationships/them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2.xml" Type="http://schemas.openxmlformats.org/officeDocument/2006/relationships/head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15. srpnja 2026.</izvorni_sadrzaj>
    <derivirana_varijabla naziv="DomainObject.StvarniPocetakDatum_1">15. srpnja 2026.</derivirana_varijabla>
  </DomainObject.StvarniPocetakDatum>
  <DomainObject.StvarniZavrsetakDatum>
    <izvorni_sadrzaj>15. srpnja 2026.</izvorni_sadrzaj>
    <derivirana_varijabla naziv="DomainObject.StvarniZavrsetakDatum_1">15. srpnja 2026.</derivirana_varijabla>
  </DomainObject.StvarniZavrsetakDatum>
  <DomainObject.PlaniraniZavrsetakDatum>
    <izvorni_sadrzaj>15. srpnja 2026.</izvorni_sadrzaj>
    <derivirana_varijabla naziv="DomainObject.PlaniraniZavrsetakDatum_1">15. srpnja 2026.</derivirana_varijabla>
  </DomainObject.PlaniraniZavrsetakDatum>
  <DomainObject.PlaniraniPocetakDatum>
    <izvorni_sadrzaj>15. srpnja 2026.</izvorni_sadrzaj>
    <derivirana_varijabla naziv="DomainObject.PlaniraniPocetakDatum_1">15. srpnja 2026.</derivirana_varijabla>
  </DomainObject.PlaniraniPocetakDatum>
  <DomainObject.StvarniPocetakVrijeme>
    <izvorni_sadrzaj>10:45</izvorni_sadrzaj>
    <derivirana_varijabla naziv="DomainObject.StvarniPocetakVrijeme_1">10:45</derivirana_varijabla>
  </DomainObject.StvarniPocetakVrijeme>
  <DomainObject.StvarniZavrsetakVrijeme>
    <izvorni_sadrzaj>11:10</izvorni_sadrzaj>
    <derivirana_varijabla naziv="DomainObject.StvarniZavrsetakVrijeme_1">11:10</derivirana_varijabla>
  </DomainObject.StvarniZavrsetakVrijeme>
  <DomainObject.PlaniraniZavrsetakVrijeme>
    <izvorni_sadrzaj>11:10</izvorni_sadrzaj>
    <derivirana_varijabla naziv="DomainObject.PlaniraniZavrsetakVrijeme_1">11:10</derivirana_varijabla>
  </DomainObject.PlaniraniZavrsetakVrijeme>
  <DomainObject.PlaniraniPocetakVrijeme>
    <izvorni_sadrzaj>10:45</izvorni_sadrzaj>
    <derivirana_varijabla naziv="DomainObject.PlaniraniPocetakVrijeme_1">10:45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srpnja 2026.</izvorni_sadrzaj>
    <derivirana_varijabla naziv="DomainObject.Zapisnik.DatumKreiranja_1">15. srpnja 2026.</derivirana_varijabla>
  </DomainObject.Zapisnik.DatumKreiranja>
  <DomainObject.Zapisnik.ImovinskaKorist>
    <izvorni_sadrzaj/>
    <derivirana_varijabla naziv="DomainObject.Zapisnik.ImovinskaKorist_1"/>
  </DomainObject.Zapisnik.ImovinskaKorist>
  <DomainObject.Zapisnik.Oznaka>
    <izvorni_sadrzaj>P-1236/2022-67</izvorni_sadrzaj>
    <derivirana_varijabla naziv="DomainObject.Zapisnik.Oznaka_1">P-1236/2022-67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1236</izvorni_sadrzaj>
    <derivirana_varijabla naziv="DomainObject.Predmet.Broj_1">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lipnja 2022.</izvorni_sadrzaj>
    <derivirana_varijabla naziv="DomainObject.Predmet.DatumOsnivanja_1">29. lipnja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1327.23</izvorni_sadrzaj>
    <derivirana_varijabla naziv="DomainObject.Predmet.InicijalnaVrijednost_1">1327.23</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P-1236/2022</izvorni_sadrzaj>
    <derivirana_varijabla naziv="DomainObject.Predmet.OznakaBroj_1">P-1236/2022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Milka Jukić zastupane po punomoćniku Milenko Marinović; Boja Varga; Anka Bojić zastupanog po punomoćniku Milenko Marinović; Šime Beram zastupanog po punomoćniku Milenko Marinović; Branko Radmanović zastupanog po punomoćniku Mihovil Peći; Sava Radmanović; Jelena Radmanović</izvorni_sadrzaj>
    <derivirana_varijabla naziv="DomainObject.Predmet.ProtustrankaFormated_1">  Milka Jukić zastupane po punomoćniku Milenko Marinović; Boja Varga; Anka Bojić zastupanog po punomoćniku Milenko Marinović; Šime Beram zastupanog po punomoćniku Milenko Marinović; Branko Radmanović zastupanog po punomoćniku Mihovil Peći; Sava Radmanović; Jelena Radmanović</derivirana_varijabla>
  </DomainObject.Predmet.ProtustrankaFormated>
  <DomainObject.Predmet.ProtustrankaFormatedOIB>
    <izvorni_sadrzaj>  Milka Jukić zastupane po punomoćniku Milenko Marinović; Boja Varga, OIB 57286667482; Anka Bojić zastupanog po punomoćniku Milenko Marinović; Šime Beram zastupanog po punomoćniku Milenko Marinović; Branko Radmanović, OIB 96758287785 zastupanog po punomoćniku Mihovil Peći; Sava Radmanović, OIB 39521727770; Jelena Radmanović, OIB 82963143214</izvorni_sadrzaj>
    <derivirana_varijabla naziv="DomainObject.Predmet.ProtustrankaFormatedOIB_1">  Milka Jukić zastupane po punomoćniku Milenko Marinović; Boja Varga, OIB 57286667482; Anka Bojić zastupanog po punomoćniku Milenko Marinović; Šime Beram zastupanog po punomoćniku Milenko Marinović; Branko Radmanović, OIB 96758287785 zastupanog po punomoćniku Mihovil Peći; Sava Radmanović, OIB 39521727770; Jelena Radmanović, OIB 82963143214</derivirana_varijabla>
  </DomainObject.Predmet.ProtustrankaFormatedOIB>
  <DomainObject.Predmet.ProtustrankaFormatedWithAdress>
    <izvorni_sadrzaj> Milka Jukić, Matije Gupca 9, 72220 Zvidovići zastupane po punomoćniku Milenko Marinović; Boja Varga, Ive Tijardovića 14, 23000 Zadar; Anka Bojić, Neuffenstrasse 94, 72622 Nurtingen zastupanog po punomoćniku Milenko Marinović; Šime Beram, 2/370 Mountain Hwy, 3152 Wantirna, Vic zastupanog po punomoćniku Milenko Marinović; Branko Radmanović, Petra Preradovića 94, 32100 Vinkovci zastupanog po punomoćniku Mihovil Peći; Sava Radmanović, Gornje Biljane 196, 23420 Gornje Biljane; Jelena Radmanović, Ivane Brlić-Mažuranić 13, 23000 Zadar</izvorni_sadrzaj>
    <derivirana_varijabla naziv="DomainObject.Predmet.ProtustrankaFormatedWithAdress_1"> Milka Jukić, Matije Gupca 9, 72220 Zvidovići zastupane po punomoćniku Milenko Marinović; Boja Varga, Ive Tijardovića 14, 23000 Zadar; Anka Bojić, Neuffenstrasse 94, 72622 Nurtingen zastupanog po punomoćniku Milenko Marinović; Šime Beram, 2/370 Mountain Hwy, 3152 Wantirna, Vic zastupanog po punomoćniku Milenko Marinović; Branko Radmanović, Petra Preradovića 94, 32100 Vinkovci zastupanog po punomoćniku Mihovil Peći; Sava Radmanović, Gornje Biljane 196, 23420 Gornje Biljane; Jelena Radmanović, Ivane Brlić-Mažuranić 13, 23000 Zadar</derivirana_varijabla>
  </DomainObject.Predmet.ProtustrankaFormatedWithAdress>
  <DomainObject.Predmet.ProtustrankaFormatedWithAdressOIB>
    <izvorni_sadrzaj> Milka Jukić, Matije Gupca 9, 72220 Zvidovići zastupane po punomoćniku Milenko Marinović; Boja Varga, OIB 57286667482, Ive Tijardovića 14, 23000 Zadar; Anka Bojić, Neuffenstrasse 94, 72622 Nurtingen zastupanog po punomoćniku Milenko Marinović; Šime Beram, 2/370 Mountain Hwy, 3152 Wantirna, Vic zastupanog po punomoćniku Milenko Marinović; Branko Radmanović, OIB 96758287785, Petra Preradovića 94, 32100 Vinkovci zastupanog po punomoćniku Mihovil Peći; Sava Radmanović, OIB 39521727770, Gornje Biljane 196, 23420 Gornje Biljane; Jelena Radmanović, OIB 82963143214, Ivane Brlić-Mažuranić 13, 23000 Zadar</izvorni_sadrzaj>
    <derivirana_varijabla naziv="DomainObject.Predmet.ProtustrankaFormatedWithAdressOIB_1"> Milka Jukić, Matije Gupca 9, 72220 Zvidovići zastupane po punomoćniku Milenko Marinović; Boja Varga, OIB 57286667482, Ive Tijardovića 14, 23000 Zadar; Anka Bojić, Neuffenstrasse 94, 72622 Nurtingen zastupanog po punomoćniku Milenko Marinović; Šime Beram, 2/370 Mountain Hwy, 3152 Wantirna, Vic zastupanog po punomoćniku Milenko Marinović; Branko Radmanović, OIB 96758287785, Petra Preradovića 94, 32100 Vinkovci zastupanog po punomoćniku Mihovil Peći; Sava Radmanović, OIB 39521727770, Gornje Biljane 196, 23420 Gornje Biljane; Jelena Radmanović, OIB 82963143214, Ivane Brlić-Mažuranić 13, 23000 Zadar</derivirana_varijabla>
  </DomainObject.Predmet.ProtustrankaFormatedWithAdressOIB>
  <DomainObject.Predmet.ProtustrankaWithAdress>
    <izvorni_sadrzaj>Milka Jukić Matije Gupca 9, 72220 Zvidovići, Boja Varga Ive Tijardovića 14, 23000 Zadar, Anka Bojić Neuffenstrasse 94, 72622 Nurtingen, Šime Beram 2/370 Mountain Hwy, 3152 Wantirna, Vic, Branko Radmanović Petra Preradovića 94, 32100 Vinkovci, Sava Radmanović Gornje Biljane 196, 23420 Gornje Biljane, Jelena Radmanović Ivane Brlić-Mažuranić 13, 23000 Zadar</izvorni_sadrzaj>
    <derivirana_varijabla naziv="DomainObject.Predmet.ProtustrankaWithAdress_1">Milka Jukić Matije Gupca 9, 72220 Zvidovići, Boja Varga Ive Tijardovića 14, 23000 Zadar, Anka Bojić Neuffenstrasse 94, 72622 Nurtingen, Šime Beram 2/370 Mountain Hwy, 3152 Wantirna, Vic, Branko Radmanović Petra Preradovića 94, 32100 Vinkovci, Sava Radmanović Gornje Biljane 196, 23420 Gornje Biljane, Jelena Radmanović Ivane Brlić-Mažuranić 13, 23000 Zadar</derivirana_varijabla>
  </DomainObject.Predmet.ProtustrankaWithAdress>
  <DomainObject.Predmet.ProtustrankaWithAdressOIB>
    <izvorni_sadrzaj>Milka Jukić, Matije Gupca 9, 72220 Zvidovići, Boja Varga, OIB 57286667482, Ive Tijardovića 14, 23000 Zadar, Anka Bojić, Neuffenstrasse 94, 72622 Nurtingen, Šime Beram, 2/370 Mountain Hwy, 3152 Wantirna, Vic, Branko Radmanović, OIB 96758287785, Petra Preradovića 94, 32100 Vinkovci, Sava Radmanović, OIB 39521727770, Gornje Biljane 196, 23420 Gornje Biljane, Jelena Radmanović, OIB 82963143214, Ivane Brlić-Mažuranić 13, 23000 Zadar</izvorni_sadrzaj>
    <derivirana_varijabla naziv="DomainObject.Predmet.ProtustrankaWithAdressOIB_1">Milka Jukić, Matije Gupca 9, 72220 Zvidovići, Boja Varga, OIB 57286667482, Ive Tijardovića 14, 23000 Zadar, Anka Bojić, Neuffenstrasse 94, 72622 Nurtingen, Šime Beram, 2/370 Mountain Hwy, 3152 Wantirna, Vic, Branko Radmanović, OIB 96758287785, Petra Preradovića 94, 32100 Vinkovci, Sava Radmanović, OIB 39521727770, Gornje Biljane 196, 23420 Gornje Biljane, Jelena Radmanović, OIB 82963143214, Ivane Brlić-Mažuranić 13, 23000 Zadar</derivirana_varijabla>
  </DomainObject.Predmet.ProtustrankaWithAdressOIB>
  <DomainObject.Predmet.ProtustrankaNazivFormated>
    <izvorni_sadrzaj>Milka Jukić,Boja Varga,Anka Bojić,Šime Beram,Branko Radmanović,Sava Radmanović,Jelena Radmanović</izvorni_sadrzaj>
    <derivirana_varijabla naziv="DomainObject.Predmet.ProtustrankaNazivFormated_1">Milka Jukić,Boja Varga,Anka Bojić,Šime Beram,Branko Radmanović,Sava Radmanović,Jelena Radmanović</derivirana_varijabla>
  </DomainObject.Predmet.ProtustrankaNazivFormated>
  <DomainObject.Predmet.ProtustrankaNazivFormatedOIB>
    <izvorni_sadrzaj>Milka Jukić,Boja Varga, OIB 57286667482,Anka Bojić,Šime Beram,Branko Radmanović, OIB 96758287785,Sava Radmanović, OIB 39521727770,Jelena Radmanović, OIB 82963143214</izvorni_sadrzaj>
    <derivirana_varijabla naziv="DomainObject.Predmet.ProtustrankaNazivFormatedOIB_1">Milka Jukić,Boja Varga, OIB 57286667482,Anka Bojić,Šime Beram,Branko Radmanović, OIB 96758287785,Sava Radmanović, OIB 39521727770,Jelena Radmanović, OIB 82963143214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214 - Božana Mihalj</izvorni_sadrzaj>
    <derivirana_varijabla naziv="DomainObject.Predmet.Referada.Naziv_1">Referada 214 - Božana Mihalj</derivirana_varijabla>
  </DomainObject.Predmet.Referada.Naziv>
  <DomainObject.Predmet.Referada.Oznaka>
    <izvorni_sadrzaj>214</izvorni_sadrzaj>
    <derivirana_varijabla naziv="DomainObject.Predmet.Referada.Oznaka_1">214</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sud u Zadru</izvorni_sadrzaj>
    <derivirana_varijabla naziv="DomainObject.Predmet.Referada.Sud.Naziv_1">Općinski sud u Zadru</derivirana_varijabla>
  </DomainObject.Predmet.Referada.Sud.Naziv>
  <DomainObject.Predmet.Referada.Sudac>
    <izvorni_sadrzaj>Božana Mihalj</izvorni_sadrzaj>
    <derivirana_varijabla naziv="DomainObject.Predmet.Referada.Sudac_1">Božana Mihalj</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Jovan Radmanović zastupanog po punomoćniku Elma Predovan; Budimir Radmanović zastupanog po punomoćniku Elma Predovan; Velimir Radmanović zastupanog po punomoćniku Elma Predovan; Gojko Radmanović zastupanog po punomoćniku Elma Predovan</izvorni_sadrzaj>
    <derivirana_varijabla naziv="DomainObject.Predmet.StrankaFormated_1">  Jovan Radmanović zastupanog po punomoćniku Elma Predovan; Budimir Radmanović zastupanog po punomoćniku Elma Predovan; Velimir Radmanović zastupanog po punomoćniku Elma Predovan; Gojko Radmanović zastupanog po punomoćniku Elma Predovan</derivirana_varijabla>
  </DomainObject.Predmet.StrankaFormated>
  <DomainObject.Predmet.StrankaFormatedOIB>
    <izvorni_sadrzaj>  Jovan Radmanović, OIB 46633028856 zastupanog po punomoćniku Elma Predovan; Budimir Radmanović, OIB 70657104690 zastupanog po punomoćniku Elma Predovan; Velimir Radmanović, OIB 29669675356 zastupanog po punomoćniku Elma Predovan; Gojko Radmanović, OIB 88527100778 zastupanog po punomoćniku Elma Predovan</izvorni_sadrzaj>
    <derivirana_varijabla naziv="DomainObject.Predmet.StrankaFormatedOIB_1">  Jovan Radmanović, OIB 46633028856 zastupanog po punomoćniku Elma Predovan; Budimir Radmanović, OIB 70657104690 zastupanog po punomoćniku Elma Predovan; Velimir Radmanović, OIB 29669675356 zastupanog po punomoćniku Elma Predovan; Gojko Radmanović, OIB 88527100778 zastupanog po punomoćniku Elma Predovan</derivirana_varijabla>
  </DomainObject.Predmet.StrankaFormatedOIB>
  <DomainObject.Predmet.StrankaFormatedWithAdress>
    <izvorni_sadrzaj> Jovan Radmanović, Benchwood Dr 861, Winter Springs zastupanog po punomoćniku Elma Predovan; Budimir Radmanović, Novosadska 65l, Beograd zastupanog po punomoćniku Elma Predovan; Velimir Radmanović, Ulica Ante Starčevića 19d, 23000 Zadar zastupanog po punomoćniku Elma Predovan; Gojko Radmanović, Gornje Biljane 194, 23420 Gornje Biljane zastupanog po punomoćniku Elma Predovan</izvorni_sadrzaj>
    <derivirana_varijabla naziv="DomainObject.Predmet.StrankaFormatedWithAdress_1"> Jovan Radmanović, Benchwood Dr 861, Winter Springs zastupanog po punomoćniku Elma Predovan; Budimir Radmanović, Novosadska 65l, Beograd zastupanog po punomoćniku Elma Predovan; Velimir Radmanović, Ulica Ante Starčevića 19d, 23000 Zadar zastupanog po punomoćniku Elma Predovan; Gojko Radmanović, Gornje Biljane 194, 23420 Gornje Biljane zastupanog po punomoćniku Elma Predovan</derivirana_varijabla>
  </DomainObject.Predmet.StrankaFormatedWithAdress>
  <DomainObject.Predmet.StrankaFormatedWithAdressOIB>
    <izvorni_sadrzaj> Jovan Radmanović, OIB 46633028856, Benchwood Dr 861, Winter Springs zastupanog po punomoćniku Elma Predovan; Budimir Radmanović, OIB 70657104690, Novosadska 65l, Beograd zastupanog po punomoćniku Elma Predovan; Velimir Radmanović, OIB 29669675356, Ulica Ante Starčevića 19d, 23000 Zadar zastupanog po punomoćniku Elma Predovan; Gojko Radmanović, OIB 88527100778, Gornje Biljane 194, 23420 Gornje Biljane zastupanog po punomoćniku Elma Predovan</izvorni_sadrzaj>
    <derivirana_varijabla naziv="DomainObject.Predmet.StrankaFormatedWithAdressOIB_1"> Jovan Radmanović, OIB 46633028856, Benchwood Dr 861, Winter Springs zastupanog po punomoćniku Elma Predovan; Budimir Radmanović, OIB 70657104690, Novosadska 65l, Beograd zastupanog po punomoćniku Elma Predovan; Velimir Radmanović, OIB 29669675356, Ulica Ante Starčevića 19d, 23000 Zadar zastupanog po punomoćniku Elma Predovan; Gojko Radmanović, OIB 88527100778, Gornje Biljane 194, 23420 Gornje Biljane zastupanog po punomoćniku Elma Predovan</derivirana_varijabla>
  </DomainObject.Predmet.StrankaFormatedWithAdressOIB>
  <DomainObject.Predmet.StrankaWithAdress>
    <izvorni_sadrzaj>Jovan Radmanović Benchwood Dr 861,Winter Springs,Budimir Radmanović Novosadska 65l,Beograd,Velimir Radmanović Ulica Ante Starčevića 19d,23000 Zadar,Gojko Radmanović Gornje Biljane 194,23420 Gornje Biljane</izvorni_sadrzaj>
    <derivirana_varijabla naziv="DomainObject.Predmet.StrankaWithAdress_1">Jovan Radmanović Benchwood Dr 861,Winter Springs,Budimir Radmanović Novosadska 65l,Beograd,Velimir Radmanović Ulica Ante Starčevića 19d,23000 Zadar,Gojko Radmanović Gornje Biljane 194,23420 Gornje Biljane</derivirana_varijabla>
  </DomainObject.Predmet.StrankaWithAdress>
  <DomainObject.Predmet.StrankaWithAdressOIB>
    <izvorni_sadrzaj>Jovan Radmanović, OIB 46633028856, Benchwood Dr 861,Winter Springs,Budimir Radmanović, OIB 70657104690, Novosadska 65l,Beograd,Velimir Radmanović, OIB 29669675356, Ulica Ante Starčevića 19d,23000 Zadar,Gojko Radmanović, OIB 88527100778, Gornje Biljane 194,23420 Gornje Biljane</izvorni_sadrzaj>
    <derivirana_varijabla naziv="DomainObject.Predmet.StrankaWithAdressOIB_1">Jovan Radmanović, OIB 46633028856, Benchwood Dr 861,Winter Springs,Budimir Radmanović, OIB 70657104690, Novosadska 65l,Beograd,Velimir Radmanović, OIB 29669675356, Ulica Ante Starčevića 19d,23000 Zadar,Gojko Radmanović, OIB 88527100778, Gornje Biljane 194,23420 Gornje Biljane</derivirana_varijabla>
  </DomainObject.Predmet.StrankaWithAdressOIB>
  <DomainObject.Predmet.StrankaNazivFormated>
    <izvorni_sadrzaj>Jovan Radmanović,Budimir Radmanović,Velimir Radmanović,Gojko Radmanović</izvorni_sadrzaj>
    <derivirana_varijabla naziv="DomainObject.Predmet.StrankaNazivFormated_1">Jovan Radmanović,Budimir Radmanović,Velimir Radmanović,Gojko Radmanović</derivirana_varijabla>
  </DomainObject.Predmet.StrankaNazivFormated>
  <DomainObject.Predmet.StrankaNazivFormatedOIB>
    <izvorni_sadrzaj>Jovan Radmanović, OIB 46633028856,Budimir Radmanović, OIB 70657104690,Velimir Radmanović, OIB 29669675356,Gojko Radmanović, OIB 88527100778</izvorni_sadrzaj>
    <derivirana_varijabla naziv="DomainObject.Predmet.StrankaNazivFormatedOIB_1">Jovan Radmanović, OIB 46633028856,Budimir Radmanović, OIB 70657104690,Velimir Radmanović, OIB 29669675356,Gojko Radmanović, OIB 88527100778</derivirana_varijabla>
  </DomainObject.Predmet.StrankaNazivFormatedOIB>
  <DomainObject.Predmet.Sud.Adresa.Naselje>
    <izvorni_sadrzaj>Benkovac</izvorni_sadrzaj>
    <derivirana_varijabla naziv="DomainObject.Predmet.Sud.Adresa.Naselje_1">Benkovac</derivirana_varijabla>
  </DomainObject.Predmet.Sud.Adresa.Naselje>
  <DomainObject.Predmet.Sud.Adresa.NaseljeLokativ>
    <izvorni_sadrzaj>Benkovcu</izvorni_sadrzaj>
    <derivirana_varijabla naziv="DomainObject.Predmet.Sud.Adresa.NaseljeLokativ_1">Benkovcu</derivirana_varijabla>
  </DomainObject.Predmet.Sud.Adresa.NaseljeLokativ>
  <DomainObject.Predmet.Sud.Adresa.PostBroj>
    <izvorni_sadrzaj>23420</izvorni_sadrzaj>
    <derivirana_varijabla naziv="DomainObject.Predmet.Sud.Adresa.PostBroj_1">23420</derivirana_varijabla>
  </DomainObject.Predmet.Sud.Adresa.PostBroj>
  <DomainObject.Predmet.Sud.Adresa.UlicaIKBR>
    <izvorni_sadrzaj>Stjepana Radića 10</izvorni_sadrzaj>
    <derivirana_varijabla naziv="DomainObject.Predmet.Sud.Adresa.UlicaIKBR_1">Stjepana Radića 10</derivirana_varijabla>
  </DomainObject.Predmet.Sud.Adresa.UlicaIKBR>
  <DomainObject.Predmet.Sud.Naziv>
    <izvorni_sadrzaj>Općinski sud u Zadru - Stalna služba u Benkovcu</izvorni_sadrzaj>
    <derivirana_varijabla naziv="DomainObject.Predmet.Sud.Naziv_1">Općinski sud u Zadru - Stalna služba u Benkovcu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214 - Božana Mihalj</izvorni_sadrzaj>
    <derivirana_varijabla naziv="DomainObject.Predmet.TrenutnaLokacijaSpisa.Naziv_1">Referada 214 - Božana Mihalj</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Zadru</izvorni_sadrzaj>
    <derivirana_varijabla naziv="DomainObject.Predmet.TrenutnaLokacijaSpisa.Sud.Naziv_1">Općinski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Stalne službe u Benkovcu</izvorni_sadrzaj>
    <derivirana_varijabla naziv="DomainObject.Predmet.UstrojstvenaJedinicaVodi.Naziv_1">Sudska pisarnica Stalne službe u Benkovcu</derivirana_varijabla>
  </DomainObject.Predmet.UstrojstvenaJedinicaVodi.Naziv>
  <DomainObject.Predmet.UstrojstvenaJedinicaVodi.Oznaka>
    <izvorni_sadrzaj>Pisarnica Benkovac</izvorni_sadrzaj>
    <derivirana_varijabla naziv="DomainObject.Predmet.UstrojstvenaJedinicaVodi.Oznaka_1">Pisarnica Benkovac</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Zadru</izvorni_sadrzaj>
    <derivirana_varijabla naziv="DomainObject.Predmet.UstrojstvenaJedinicaVodi.Sud.Naziv_1">Općinski sud u Zadru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Boja Havrle</izvorni_sadrzaj>
    <derivirana_varijabla naziv="DomainObject.Predmet.Zapisnicar_1">Boja Havrle</derivirana_varijabla>
  </DomainObject.Predmet.Zapisnicar>
  <DomainObject.Predmet.StrankaListFormated>
    <izvorni_sadrzaj>
      <item>Jovan Radmanović zastupanog po punomoćniku Elma Predovan</item>
      <item>Budimir Radmanović zastupanog po punomoćniku Elma Predovan</item>
      <item>Velimir Radmanović zastupanog po punomoćniku Elma Predovan</item>
      <item>Gojko Radmanović zastupanog po punomoćniku Elma Predovan</item>
    </izvorni_sadrzaj>
    <derivirana_varijabla naziv="DomainObject.Predmet.StrankaListFormated_1">
      <item>Jovan Radmanović zastupanog po punomoćniku Elma Predovan</item>
      <item>Budimir Radmanović zastupanog po punomoćniku Elma Predovan</item>
      <item>Velimir Radmanović zastupanog po punomoćniku Elma Predovan</item>
      <item>Gojko Radmanović zastupanog po punomoćniku Elma Predovan</item>
    </derivirana_varijabla>
  </DomainObject.Predmet.StrankaListFormated>
  <DomainObject.Predmet.StrankaListFormatedOIB>
    <izvorni_sadrzaj>
      <item>Jovan Radmanović, OIB 46633028856 zastupanog po punomoćniku Elma Predovan</item>
      <item>Budimir Radmanović, OIB 70657104690 zastupanog po punomoćniku Elma Predovan</item>
      <item>Velimir Radmanović, OIB 29669675356 zastupanog po punomoćniku Elma Predovan</item>
      <item>Gojko Radmanović, OIB 88527100778 zastupanog po punomoćniku Elma Predovan</item>
    </izvorni_sadrzaj>
    <derivirana_varijabla naziv="DomainObject.Predmet.StrankaListFormatedOIB_1">
      <item>Jovan Radmanović, OIB 46633028856 zastupanog po punomoćniku Elma Predovan</item>
      <item>Budimir Radmanović, OIB 70657104690 zastupanog po punomoćniku Elma Predovan</item>
      <item>Velimir Radmanović, OIB 29669675356 zastupanog po punomoćniku Elma Predovan</item>
      <item>Gojko Radmanović, OIB 88527100778 zastupanog po punomoćniku Elma Predovan</item>
    </derivirana_varijabla>
  </DomainObject.Predmet.StrankaListFormatedOIB>
  <DomainObject.Predmet.StrankaListFormatedWithAdress>
    <izvorni_sadrzaj>
      <item>Jovan Radmanović, Benchwood Dr 861, Winter Springs zastupanog po punomoćniku Elma Predovan</item>
      <item>Budimir Radmanović, Novosadska 65l, Beograd zastupanog po punomoćniku Elma Predovan</item>
      <item>Velimir Radmanović, Ulica Ante Starčevića 19d, 23000 Zadar zastupanog po punomoćniku Elma Predovan</item>
      <item>Gojko Radmanović, Gornje Biljane 194, 23420 Gornje Biljane zastupanog po punomoćniku Elma Predovan</item>
    </izvorni_sadrzaj>
    <derivirana_varijabla naziv="DomainObject.Predmet.StrankaListFormatedWithAdress_1">
      <item>Jovan Radmanović, Benchwood Dr 861, Winter Springs zastupanog po punomoćniku Elma Predovan</item>
      <item>Budimir Radmanović, Novosadska 65l, Beograd zastupanog po punomoćniku Elma Predovan</item>
      <item>Velimir Radmanović, Ulica Ante Starčevića 19d, 23000 Zadar zastupanog po punomoćniku Elma Predovan</item>
      <item>Gojko Radmanović, Gornje Biljane 194, 23420 Gornje Biljane zastupanog po punomoćniku Elma Predovan</item>
    </derivirana_varijabla>
  </DomainObject.Predmet.StrankaListFormatedWithAdress>
  <DomainObject.Predmet.StrankaListFormatedWithAdressOIB>
    <izvorni_sadrzaj>
      <item>Jovan Radmanović, OIB 46633028856, Benchwood Dr 861, Winter Springs zastupanog po punomoćniku Elma Predovan</item>
      <item>Budimir Radmanović, OIB 70657104690, Novosadska 65l, Beograd zastupanog po punomoćniku Elma Predovan</item>
      <item>Velimir Radmanović, OIB 29669675356, Ulica Ante Starčevića 19d, 23000 Zadar zastupanog po punomoćniku Elma Predovan</item>
      <item>Gojko Radmanović, OIB 88527100778, Gornje Biljane 194, 23420 Gornje Biljane zastupanog po punomoćniku Elma Predovan</item>
    </izvorni_sadrzaj>
    <derivirana_varijabla naziv="DomainObject.Predmet.StrankaListFormatedWithAdressOIB_1">
      <item>Jovan Radmanović, OIB 46633028856, Benchwood Dr 861, Winter Springs zastupanog po punomoćniku Elma Predovan</item>
      <item>Budimir Radmanović, OIB 70657104690, Novosadska 65l, Beograd zastupanog po punomoćniku Elma Predovan</item>
      <item>Velimir Radmanović, OIB 29669675356, Ulica Ante Starčevića 19d, 23000 Zadar zastupanog po punomoćniku Elma Predovan</item>
      <item>Gojko Radmanović, OIB 88527100778, Gornje Biljane 194, 23420 Gornje Biljane zastupanog po punomoćniku Elma Predovan</item>
    </derivirana_varijabla>
  </DomainObject.Predmet.StrankaListFormatedWithAdressOIB>
  <DomainObject.Predmet.StrankaListNazivFormated>
    <izvorni_sadrzaj>
      <item>Jovan Radmanović</item>
      <item>Budimir Radmanović</item>
      <item>Velimir Radmanović</item>
      <item>Gojko Radmanović</item>
    </izvorni_sadrzaj>
    <derivirana_varijabla naziv="DomainObject.Predmet.StrankaListNazivFormated_1">
      <item>Jovan Radmanović</item>
      <item>Budimir Radmanović</item>
      <item>Velimir Radmanović</item>
      <item>Gojko Radmanović</item>
    </derivirana_varijabla>
  </DomainObject.Predmet.StrankaListNazivFormated>
  <DomainObject.Predmet.StrankaListNazivFormatedOIB>
    <izvorni_sadrzaj>
      <item>Jovan Radmanović, OIB 46633028856</item>
      <item>Budimir Radmanović, OIB 70657104690</item>
      <item>Velimir Radmanović, OIB 29669675356</item>
      <item>Gojko Radmanović, OIB 88527100778</item>
    </izvorni_sadrzaj>
    <derivirana_varijabla naziv="DomainObject.Predmet.StrankaListNazivFormatedOIB_1">
      <item>Jovan Radmanović, OIB 46633028856</item>
      <item>Budimir Radmanović, OIB 70657104690</item>
      <item>Velimir Radmanović, OIB 29669675356</item>
      <item>Gojko Radmanović, OIB 88527100778</item>
    </derivirana_varijabla>
  </DomainObject.Predmet.StrankaListNazivFormatedOIB>
  <DomainObject.Predmet.ProtuStrankaListFormated>
    <izvorni_sadrzaj>
      <item>Milka Jukić zastupane po punomoćniku Milenko Marinović</item>
      <item>Boja Varga</item>
      <item>Anka Bojić zastupanog po punomoćniku Milenko Marinović</item>
      <item>Šime Beram zastupanog po punomoćniku Milenko Marinović</item>
      <item>Branko Radmanović zastupanog po punomoćniku Mihovil Peći</item>
      <item>Sava Radmanović</item>
      <item>Jelena Radmanović</item>
    </izvorni_sadrzaj>
    <derivirana_varijabla naziv="DomainObject.Predmet.ProtuStrankaListFormated_1">
      <item>Milka Jukić zastupane po punomoćniku Milenko Marinović</item>
      <item>Boja Varga</item>
      <item>Anka Bojić zastupanog po punomoćniku Milenko Marinović</item>
      <item>Šime Beram zastupanog po punomoćniku Milenko Marinović</item>
      <item>Branko Radmanović zastupanog po punomoćniku Mihovil Peći</item>
      <item>Sava Radmanović</item>
      <item>Jelena Radmanović</item>
    </derivirana_varijabla>
  </DomainObject.Predmet.ProtuStrankaListFormated>
  <DomainObject.Predmet.ProtuStrankaListFormatedOIB>
    <izvorni_sadrzaj>
      <item>Milka Jukić zastupane po punomoćniku Milenko Marinović</item>
      <item>Boja Varga, OIB 57286667482</item>
      <item>Anka Bojić zastupanog po punomoćniku Milenko Marinović</item>
      <item>Šime Beram zastupanog po punomoćniku Milenko Marinović</item>
      <item>Branko Radmanović, OIB 96758287785 zastupanog po punomoćniku Mihovil Peći</item>
      <item>Sava Radmanović, OIB 39521727770</item>
      <item>Jelena Radmanović, OIB 82963143214</item>
    </izvorni_sadrzaj>
    <derivirana_varijabla naziv="DomainObject.Predmet.ProtuStrankaListFormatedOIB_1">
      <item>Milka Jukić zastupane po punomoćniku Milenko Marinović</item>
      <item>Boja Varga, OIB 57286667482</item>
      <item>Anka Bojić zastupanog po punomoćniku Milenko Marinović</item>
      <item>Šime Beram zastupanog po punomoćniku Milenko Marinović</item>
      <item>Branko Radmanović, OIB 96758287785 zastupanog po punomoćniku Mihovil Peći</item>
      <item>Sava Radmanović, OIB 39521727770</item>
      <item>Jelena Radmanović, OIB 82963143214</item>
    </derivirana_varijabla>
  </DomainObject.Predmet.ProtuStrankaListFormatedOIB>
  <DomainObject.Predmet.ProtuStrankaListFormatedWithAdress>
    <izvorni_sadrzaj>
      <item>Milka Jukić, Matije Gupca 9, 72220 Zvidovići zastupane po punomoćniku Milenko Marinović</item>
      <item>Boja Varga, Ive Tijardovića 14, 23000 Zadar</item>
      <item>Anka Bojić, Neuffenstrasse 94, 72622 Nurtingen zastupanog po punomoćniku Milenko Marinović</item>
      <item>Šime Beram, 2/370 Mountain Hwy, 3152 Wantirna, Vic zastupanog po punomoćniku Milenko Marinović</item>
      <item>Branko Radmanović, Petra Preradovića 94, 32100 Vinkovci zastupanog po punomoćniku Mihovil Peći</item>
      <item>Sava Radmanović, Gornje Biljane 196, 23420 Gornje Biljane</item>
      <item>Jelena Radmanović, Ivane Brlić-Mažuranić 13, 23000 Zadar</item>
    </izvorni_sadrzaj>
    <derivirana_varijabla naziv="DomainObject.Predmet.ProtuStrankaListFormatedWithAdress_1">
      <item>Milka Jukić, Matije Gupca 9, 72220 Zvidovići zastupane po punomoćniku Milenko Marinović</item>
      <item>Boja Varga, Ive Tijardovića 14, 23000 Zadar</item>
      <item>Anka Bojić, Neuffenstrasse 94, 72622 Nurtingen zastupanog po punomoćniku Milenko Marinović</item>
      <item>Šime Beram, 2/370 Mountain Hwy, 3152 Wantirna, Vic zastupanog po punomoćniku Milenko Marinović</item>
      <item>Branko Radmanović, Petra Preradovića 94, 32100 Vinkovci zastupanog po punomoćniku Mihovil Peći</item>
      <item>Sava Radmanović, Gornje Biljane 196, 23420 Gornje Biljane</item>
      <item>Jelena Radmanović, Ivane Brlić-Mažuranić 13, 23000 Zadar</item>
    </derivirana_varijabla>
  </DomainObject.Predmet.ProtuStrankaListFormatedWithAdress>
  <DomainObject.Predmet.ProtuStrankaListFormatedWithAdressOIB>
    <izvorni_sadrzaj>
      <item>Milka Jukić, Matije Gupca 9, 72220 Zvidovići zastupane po punomoćniku Milenko Marinović</item>
      <item>Boja Varga, OIB 57286667482, Ive Tijardovića 14, 23000 Zadar</item>
      <item>Anka Bojić, Neuffenstrasse 94, 72622 Nurtingen zastupanog po punomoćniku Milenko Marinović</item>
      <item>Šime Beram, 2/370 Mountain Hwy, 3152 Wantirna, Vic zastupanog po punomoćniku Milenko Marinović</item>
      <item>Branko Radmanović, OIB 96758287785, Petra Preradovića 94, 32100 Vinkovci zastupanog po punomoćniku Mihovil Peći</item>
      <item>Sava Radmanović, OIB 39521727770, Gornje Biljane 196, 23420 Gornje Biljane</item>
      <item>Jelena Radmanović, OIB 82963143214, Ivane Brlić-Mažuranić 13, 23000 Zadar</item>
    </izvorni_sadrzaj>
    <derivirana_varijabla naziv="DomainObject.Predmet.ProtuStrankaListFormatedWithAdressOIB_1">
      <item>Milka Jukić, Matije Gupca 9, 72220 Zvidovići zastupane po punomoćniku Milenko Marinović</item>
      <item>Boja Varga, OIB 57286667482, Ive Tijardovića 14, 23000 Zadar</item>
      <item>Anka Bojić, Neuffenstrasse 94, 72622 Nurtingen zastupanog po punomoćniku Milenko Marinović</item>
      <item>Šime Beram, 2/370 Mountain Hwy, 3152 Wantirna, Vic zastupanog po punomoćniku Milenko Marinović</item>
      <item>Branko Radmanović, OIB 96758287785, Petra Preradovića 94, 32100 Vinkovci zastupanog po punomoćniku Mihovil Peći</item>
      <item>Sava Radmanović, OIB 39521727770, Gornje Biljane 196, 23420 Gornje Biljane</item>
      <item>Jelena Radmanović, OIB 82963143214, Ivane Brlić-Mažuranić 13, 23000 Zadar</item>
    </derivirana_varijabla>
  </DomainObject.Predmet.ProtuStrankaListFormatedWithAdressOIB>
  <DomainObject.Predmet.ProtuStrankaListNazivFormated>
    <izvorni_sadrzaj>
      <item>Milka Jukić</item>
      <item>Boja Varga</item>
      <item>Anka Bojić</item>
      <item>Šime Beram</item>
      <item>Branko Radmanović</item>
      <item>Sava Radmanović</item>
      <item>Jelena Radmanović</item>
    </izvorni_sadrzaj>
    <derivirana_varijabla naziv="DomainObject.Predmet.ProtuStrankaListNazivFormated_1">
      <item>Milka Jukić</item>
      <item>Boja Varga</item>
      <item>Anka Bojić</item>
      <item>Šime Beram</item>
      <item>Branko Radmanović</item>
      <item>Sava Radmanović</item>
      <item>Jelena Radmanović</item>
    </derivirana_varijabla>
  </DomainObject.Predmet.ProtuStrankaListNazivFormated>
  <DomainObject.Predmet.ProtuStrankaListNazivFormatedOIB>
    <izvorni_sadrzaj>
      <item>Milka Jukić</item>
      <item>Boja Varga, OIB 57286667482</item>
      <item>Anka Bojić</item>
      <item>Šime Beram</item>
      <item>Branko Radmanović, OIB 96758287785</item>
      <item>Sava Radmanović, OIB 39521727770</item>
      <item>Jelena Radmanović, OIB 82963143214</item>
    </izvorni_sadrzaj>
    <derivirana_varijabla naziv="DomainObject.Predmet.ProtuStrankaListNazivFormatedOIB_1">
      <item>Milka Jukić</item>
      <item>Boja Varga, OIB 57286667482</item>
      <item>Anka Bojić</item>
      <item>Šime Beram</item>
      <item>Branko Radmanović, OIB 96758287785</item>
      <item>Sava Radmanović, OIB 39521727770</item>
      <item>Jelena Radmanović, OIB 82963143214</item>
    </derivirana_varijabla>
  </DomainObject.Predmet.ProtuStrankaListNazivFormatedOIB>
  <DomainObject.Predmet.OstaliListFormated>
    <izvorni_sadrzaj>
      <item>Elma Predovan punomoćnik sudionika u postupku Budimir Radmanović; Velimir Radmanović; Gojko Radmanović; Jovan Radmanović</item>
      <item>Mihovil Peći punomoćnik sudionika u postupku Branko Radmanović</item>
      <item>Milenko Marinović</item>
      <item>Milenko Marinović punomoćnik sudionika u postupku Šime Beram; Milka Jukić; Anka Bojić</item>
      <item>Gavrilo Radmanović</item>
      <item>Ljubica Dragičević</item>
      <item>Danijel Radmanović</item>
      <item>GEO LESI j.d.o.o. za geodetske poslove i vještačenje</item>
    </izvorni_sadrzaj>
    <derivirana_varijabla naziv="DomainObject.Predmet.OstaliListFormated_1">
      <item>Elma Predovan punomoćnik sudionika u postupku Budimir Radmanović; Velimir Radmanović; Gojko Radmanović; Jovan Radmanović</item>
      <item>Mihovil Peći punomoćnik sudionika u postupku Branko Radmanović</item>
      <item>Milenko Marinović</item>
      <item>Milenko Marinović punomoćnik sudionika u postupku Šime Beram; Milka Jukić; Anka Bojić</item>
      <item>Gavrilo Radmanović</item>
      <item>Ljubica Dragičević</item>
      <item>Danijel Radmanović</item>
      <item>GEO LESI j.d.o.o. za geodetske poslove i vještačenje</item>
    </derivirana_varijabla>
  </DomainObject.Predmet.OstaliListFormated>
  <DomainObject.Predmet.OstaliListFormatedOIB>
    <izvorni_sadrzaj>
      <item>Elma Predovan, OIB 86340965244 punomoćnik sudionika u postupku Budimir Radmanović; Velimir Radmanović; Gojko Radmanović; Jovan Radmanović</item>
      <item>Mihovil Peći, OIB 76009554229 punomoćnik sudionika u postupku Branko Radmanović</item>
      <item>Milenko Marinović, OIB 39899687920</item>
      <item>Milenko Marinović, OIB 39899687920 punomoćnik sudionika u postupku Šime Beram; Milka Jukić; Anka Bojić</item>
      <item>Gavrilo Radmanović</item>
      <item>Ljubica Dragičević</item>
      <item>Danijel Radmanović, OIB 91232686282</item>
      <item>GEO LESI j.d.o.o. za geodetske poslove i vještačenje, OIB 65198777418</item>
    </izvorni_sadrzaj>
    <derivirana_varijabla naziv="DomainObject.Predmet.OstaliListFormatedOIB_1">
      <item>Elma Predovan, OIB 86340965244 punomoćnik sudionika u postupku Budimir Radmanović; Velimir Radmanović; Gojko Radmanović; Jovan Radmanović</item>
      <item>Mihovil Peći, OIB 76009554229 punomoćnik sudionika u postupku Branko Radmanović</item>
      <item>Milenko Marinović, OIB 39899687920</item>
      <item>Milenko Marinović, OIB 39899687920 punomoćnik sudionika u postupku Šime Beram; Milka Jukić; Anka Bojić</item>
      <item>Gavrilo Radmanović</item>
      <item>Ljubica Dragičević</item>
      <item>Danijel Radmanović, OIB 91232686282</item>
      <item>GEO LESI j.d.o.o. za geodetske poslove i vještačenje, OIB 65198777418</item>
    </derivirana_varijabla>
  </DomainObject.Predmet.OstaliListFormatedOIB>
  <DomainObject.Predmet.OstaliListFormatedWithAdress>
    <izvorni_sadrzaj>
      <item>Elma Predovan, Ivana  Meštrovića 4a, 23420 Benkovac punomoćnik sudionika u postupku Budimir Radmanović; Velimir Radmanović; Gojko Radmanović; Jovan Radmanović</item>
      <item>Mihovil Peći, Duga ulica 24, 32100 Vinkovci punomoćnik sudionika u postupku Branko Radmanović</item>
      <item>Milenko Marinović, Šetalište kneza Branimira 55, 23420 Benkovac</item>
      <item>Milenko Marinović, Šetalište kneza Branimira 55, 23420 Benkovac punomoćnik sudionika u postupku Šime Beram; Milka Jukić; Anka Bojić</item>
      <item>Gavrilo Radmanović, Gornje Biljane 156, 23424 Gornje Biljane</item>
      <item>Ljubica Dragičević, Ante Starčevića 19, 23420 Benkovac</item>
      <item>Danijel Radmanović, Zagorska 34, 32100 Vinkovci</item>
      <item>GEO LESI j.d.o.o. za geodetske poslove i vještačenje, Ulica kralja Stjepana Držislava 2, 23000 Zadar</item>
    </izvorni_sadrzaj>
    <derivirana_varijabla naziv="DomainObject.Predmet.OstaliListFormatedWithAdress_1">
      <item>Elma Predovan, Ivana  Meštrovića 4a, 23420 Benkovac punomoćnik sudionika u postupku Budimir Radmanović; Velimir Radmanović; Gojko Radmanović; Jovan Radmanović</item>
      <item>Mihovil Peći, Duga ulica 24, 32100 Vinkovci punomoćnik sudionika u postupku Branko Radmanović</item>
      <item>Milenko Marinović, Šetalište kneza Branimira 55, 23420 Benkovac</item>
      <item>Milenko Marinović, Šetalište kneza Branimira 55, 23420 Benkovac punomoćnik sudionika u postupku Šime Beram; Milka Jukić; Anka Bojić</item>
      <item>Gavrilo Radmanović, Gornje Biljane 156, 23424 Gornje Biljane</item>
      <item>Ljubica Dragičević, Ante Starčevića 19, 23420 Benkovac</item>
      <item>Danijel Radmanović, Zagorska 34, 32100 Vinkovci</item>
      <item>GEO LESI j.d.o.o. za geodetske poslove i vještačenje, Ulica kralja Stjepana Držislava 2, 23000 Zadar</item>
    </derivirana_varijabla>
  </DomainObject.Predmet.OstaliListFormatedWithAdress>
  <DomainObject.Predmet.OstaliListFormatedWithAdressOIB>
    <izvorni_sadrzaj>
      <item>Elma Predovan, OIB 86340965244, Ivana  Meštrovića 4a, 23420 Benkovac punomoćnik sudionika u postupku Budimir Radmanović; Velimir Radmanović; Gojko Radmanović; Jovan Radmanović</item>
      <item>Mihovil Peći, OIB 76009554229, Duga ulica 24, 32100 Vinkovci punomoćnik sudionika u postupku Branko Radmanović</item>
      <item>Milenko Marinović, OIB 39899687920, Šetalište kneza Branimira 55, 23420 Benkovac</item>
      <item>Milenko Marinović, OIB 39899687920, Šetalište kneza Branimira 55, 23420 Benkovac punomoćnik sudionika u postupku Šime Beram; Milka Jukić; Anka Bojić</item>
      <item>Gavrilo Radmanović, Gornje Biljane 156, 23424 Gornje Biljane</item>
      <item>Ljubica Dragičević, Ante Starčevića 19, 23420 Benkovac</item>
      <item>Danijel Radmanović, OIB 91232686282, Zagorska 34, 32100 Vinkovci</item>
      <item>GEO LESI j.d.o.o. za geodetske poslove i vještačenje, OIB 65198777418, Ulica kralja Stjepana Držislava 2, 23000 Zadar</item>
    </izvorni_sadrzaj>
    <derivirana_varijabla naziv="DomainObject.Predmet.OstaliListFormatedWithAdressOIB_1">
      <item>Elma Predovan, OIB 86340965244, Ivana  Meštrovića 4a, 23420 Benkovac punomoćnik sudionika u postupku Budimir Radmanović; Velimir Radmanović; Gojko Radmanović; Jovan Radmanović</item>
      <item>Mihovil Peći, OIB 76009554229, Duga ulica 24, 32100 Vinkovci punomoćnik sudionika u postupku Branko Radmanović</item>
      <item>Milenko Marinović, OIB 39899687920, Šetalište kneza Branimira 55, 23420 Benkovac</item>
      <item>Milenko Marinović, OIB 39899687920, Šetalište kneza Branimira 55, 23420 Benkovac punomoćnik sudionika u postupku Šime Beram; Milka Jukić; Anka Bojić</item>
      <item>Gavrilo Radmanović, Gornje Biljane 156, 23424 Gornje Biljane</item>
      <item>Ljubica Dragičević, Ante Starčevića 19, 23420 Benkovac</item>
      <item>Danijel Radmanović, OIB 91232686282, Zagorska 34, 32100 Vinkovci</item>
      <item>GEO LESI j.d.o.o. za geodetske poslove i vještačenje, OIB 65198777418, Ulica kralja Stjepana Držislava 2, 23000 Zadar</item>
    </derivirana_varijabla>
  </DomainObject.Predmet.OstaliListFormatedWithAdressOIB>
  <DomainObject.Predmet.OstaliListNazivFormated>
    <izvorni_sadrzaj>
      <item>Elma Predovan</item>
      <item>Mihovil Peći</item>
      <item>Milenko Marinović</item>
      <item>Milenko Marinović</item>
      <item>Gavrilo Radmanović</item>
      <item>Ljubica Dragičević</item>
      <item>Danijel Radmanović</item>
      <item>GEO LESI j.d.o.o. za geodetske poslove i vještačenje</item>
    </izvorni_sadrzaj>
    <derivirana_varijabla naziv="DomainObject.Predmet.OstaliListNazivFormated_1">
      <item>Elma Predovan</item>
      <item>Mihovil Peći</item>
      <item>Milenko Marinović</item>
      <item>Milenko Marinović</item>
      <item>Gavrilo Radmanović</item>
      <item>Ljubica Dragičević</item>
      <item>Danijel Radmanović</item>
      <item>GEO LESI j.d.o.o. za geodetske poslove i vještačenje</item>
    </derivirana_varijabla>
  </DomainObject.Predmet.OstaliListNazivFormated>
  <DomainObject.Predmet.OstaliListNazivFormatedOIB>
    <izvorni_sadrzaj>
      <item>Elma Predovan, OIB 86340965244</item>
      <item>Mihovil Peći, OIB 76009554229</item>
      <item>Milenko Marinović, OIB 39899687920</item>
      <item>Milenko Marinović, OIB 39899687920</item>
      <item>Gavrilo Radmanović</item>
      <item>Ljubica Dragičević</item>
      <item>Danijel Radmanović, OIB 91232686282</item>
      <item>GEO LESI j.d.o.o. za geodetske poslove i vještačenje, OIB 65198777418</item>
    </izvorni_sadrzaj>
    <derivirana_varijabla naziv="DomainObject.Predmet.OstaliListNazivFormatedOIB_1">
      <item>Elma Predovan, OIB 86340965244</item>
      <item>Mihovil Peći, OIB 76009554229</item>
      <item>Milenko Marinović, OIB 39899687920</item>
      <item>Milenko Marinović, OIB 39899687920</item>
      <item>Gavrilo Radmanović</item>
      <item>Ljubica Dragičević</item>
      <item>Danijel Radmanović, OIB 91232686282</item>
      <item>GEO LESI j.d.o.o. za geodetske poslove i vještačenje, OIB 65198777418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Zadru</izvorni_sadrzaj>
    <derivirana_varijabla naziv="DomainObject.Predmet.Sud.Parent.Naziv_1">Županijski sud u Zadru</derivirana_varijabla>
  </DomainObject.Predmet.Sud.Parent.Naziv>
  <DomainObject.Predmet.FunkcijaOsobe>
    <izvorni_sadrzaj/>
    <derivirana_varijabla naziv="DomainObject.Predmet.FunkcijaOsobe_1"/>
  </DomainObject.Predmet.FunkcijaOsobe>
  <DomainObject.Datum>
    <izvorni_sadrzaj>15. srpnja 2026.</izvorni_sadrzaj>
    <derivirana_varijabla naziv="DomainObject.Datum_1">15. srpnja 2026.</derivirana_varijabla>
  </DomainObject.Datum>
  <DomainObject.PoslovniBrojDokumenta>
    <izvorni_sadrzaj>P-1236/2022-67</izvorni_sadrzaj>
    <derivirana_varijabla naziv="DomainObject.PoslovniBrojDokumenta_1">P-1236/2022-67</derivirana_varijabla>
  </DomainObject.PoslovniBrojDokumenta>
  <DomainObject.Predmet.StrankaIDrugi>
    <izvorni_sadrzaj>Jovan Radmanović i dr.</izvorni_sadrzaj>
    <derivirana_varijabla naziv="DomainObject.Predmet.StrankaIDrugi_1">Jovan Radmanović i dr.</derivirana_varijabla>
  </DomainObject.Predmet.StrankaIDrugi>
  <DomainObject.Predmet.ProtustrankaIDrugi>
    <izvorni_sadrzaj>Milka Jukić i dr.</izvorni_sadrzaj>
    <derivirana_varijabla naziv="DomainObject.Predmet.ProtustrankaIDrugi_1">Milka Jukić i dr.</derivirana_varijabla>
  </DomainObject.Predmet.ProtustrankaIDrugi>
  <DomainObject.Predmet.StrankaIDrugiAdressOIB>
    <izvorni_sadrzaj>Jovan Radmanović, OIB 46633028856, Benchwood Dr 861, Winter Springs i dr.</izvorni_sadrzaj>
    <derivirana_varijabla naziv="DomainObject.Predmet.StrankaIDrugiAdressOIB_1">Jovan Radmanović, OIB 46633028856, Benchwood Dr 861, Winter Springs i dr.</derivirana_varijabla>
  </DomainObject.Predmet.StrankaIDrugiAdressOIB>
  <DomainObject.Predmet.ProtustrankaIDrugiAdressOIB>
    <izvorni_sadrzaj>Milka Jukić, Matije Gupca 9, 72220 Zvidovići i dr.</izvorni_sadrzaj>
    <derivirana_varijabla naziv="DomainObject.Predmet.ProtustrankaIDrugiAdressOIB_1">Milka Jukić, Matije Gupca 9, 72220 Zvidovići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Jovan Radmanović</item>
      <item>Budimir Radmanović</item>
      <item>Milka Jukić</item>
      <item>Velimir Radmanović</item>
      <item>Boja Varga</item>
      <item>Gojko Radmanović</item>
      <item>Anka Bojić</item>
      <item>Šime Beram</item>
      <item>Branko Radmanović</item>
      <item>Sava Radmanović</item>
      <item>Jelena Radmanović</item>
      <item>Elma Predovan</item>
      <item>Mihovil Peći</item>
      <item>Milenko Marinović</item>
      <item>Milenko Marinović</item>
      <item>Gavrilo Radmanović</item>
      <item>Ljubica Dragičević</item>
      <item>Danijel Radmanović</item>
      <item>GEO LESI j.d.o.o. za geodetske poslove i vještačenje</item>
    </izvorni_sadrzaj>
    <derivirana_varijabla naziv="DomainObject.Predmet.SudioniciListNaziv_1">
      <item>Jovan Radmanović</item>
      <item>Budimir Radmanović</item>
      <item>Milka Jukić</item>
      <item>Velimir Radmanović</item>
      <item>Boja Varga</item>
      <item>Gojko Radmanović</item>
      <item>Anka Bojić</item>
      <item>Šime Beram</item>
      <item>Branko Radmanović</item>
      <item>Sava Radmanović</item>
      <item>Jelena Radmanović</item>
      <item>Elma Predovan</item>
      <item>Mihovil Peći</item>
      <item>Milenko Marinović</item>
      <item>Milenko Marinović</item>
      <item>Gavrilo Radmanović</item>
      <item>Ljubica Dragičević</item>
      <item>Danijel Radmanović</item>
      <item>GEO LESI j.d.o.o. za geodetske poslove i vještačenje</item>
    </derivirana_varijabla>
  </DomainObject.Predmet.SudioniciListNaziv>
  <DomainObject.Predmet.SudioniciListAdressOIB>
    <izvorni_sadrzaj>
      <item>Jovan Radmanović, OIB 46633028856, Benchwood Dr 861,Winter Springs</item>
      <item>Budimir Radmanović, OIB 70657104690, Novosadska 65l,Beograd</item>
      <item>Milka Jukić, Matije Gupca 9,72220 Zvidovići</item>
      <item>Velimir Radmanović, OIB 29669675356, Ulica Ante Starčevića 19d,23000 Zadar</item>
      <item>Boja Varga, OIB 57286667482, Ive Tijardovića 14,23000 Zadar</item>
      <item>Gojko Radmanović, OIB 88527100778, Gornje Biljane 194,23420 Gornje Biljane</item>
      <item>Anka Bojić, Neuffenstrasse 94,72622 Nurtingen</item>
      <item>Šime Beram, 2/370 Mountain Hwy,3152 Wantirna, Vic</item>
      <item>Branko Radmanović, OIB 96758287785, Petra Preradovića 94,32100 Vinkovci</item>
      <item>Sava Radmanović, OIB 39521727770, Gornje Biljane 196,23420 Gornje Biljane</item>
      <item>Jelena Radmanović, OIB 82963143214, Ivane Brlić-Mažuranić 13,23000 Zadar</item>
      <item>Elma Predovan, OIB 86340965244, Ivana  Meštrovića 4a,23420 Benkovac</item>
      <item>Mihovil Peći, OIB 76009554229, Duga ulica 24,32100 Vinkovci</item>
      <item>Milenko Marinović, OIB 39899687920, Šetalište kneza Branimira 55,23420 Benkovac</item>
      <item>Milenko Marinović, OIB 39899687920, Šetalište kneza Branimira 55,23420 Benkovac</item>
      <item>Gavrilo Radmanović, Gornje Biljane 156,23424 Gornje Biljane</item>
      <item>Ljubica Dragičević, Ante Starčevića 19,23420 Benkovac</item>
      <item>Danijel Radmanović, OIB 91232686282, Zagorska 34,32100 Vinkovci</item>
      <item>GEO LESI j.d.o.o. za geodetske poslove i vještačenje, OIB 65198777418, Ulica kralja Stjepana Držislava 2,23000 Zadar</item>
    </izvorni_sadrzaj>
    <derivirana_varijabla naziv="DomainObject.Predmet.SudioniciListAdressOIB_1">
      <item>Jovan Radmanović, OIB 46633028856, Benchwood Dr 861,Winter Springs</item>
      <item>Budimir Radmanović, OIB 70657104690, Novosadska 65l,Beograd</item>
      <item>Milka Jukić, Matije Gupca 9,72220 Zvidovići</item>
      <item>Velimir Radmanović, OIB 29669675356, Ulica Ante Starčevića 19d,23000 Zadar</item>
      <item>Boja Varga, OIB 57286667482, Ive Tijardovića 14,23000 Zadar</item>
      <item>Gojko Radmanović, OIB 88527100778, Gornje Biljane 194,23420 Gornje Biljane</item>
      <item>Anka Bojić, Neuffenstrasse 94,72622 Nurtingen</item>
      <item>Šime Beram, 2/370 Mountain Hwy,3152 Wantirna, Vic</item>
      <item>Branko Radmanović, OIB 96758287785, Petra Preradovića 94,32100 Vinkovci</item>
      <item>Sava Radmanović, OIB 39521727770, Gornje Biljane 196,23420 Gornje Biljane</item>
      <item>Jelena Radmanović, OIB 82963143214, Ivane Brlić-Mažuranić 13,23000 Zadar</item>
      <item>Elma Predovan, OIB 86340965244, Ivana  Meštrovića 4a,23420 Benkovac</item>
      <item>Mihovil Peći, OIB 76009554229, Duga ulica 24,32100 Vinkovci</item>
      <item>Milenko Marinović, OIB 39899687920, Šetalište kneza Branimira 55,23420 Benkovac</item>
      <item>Milenko Marinović, OIB 39899687920, Šetalište kneza Branimira 55,23420 Benkovac</item>
      <item>Gavrilo Radmanović, Gornje Biljane 156,23424 Gornje Biljane</item>
      <item>Ljubica Dragičević, Ante Starčevića 19,23420 Benkovac</item>
      <item>Danijel Radmanović, OIB 91232686282, Zagorska 34,32100 Vinkovci</item>
      <item>GEO LESI j.d.o.o. za geodetske poslove i vještačenje, OIB 65198777418, Ulica kralja Stjepana Držislava 2,23000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46633028856</item>
      <item>, OIB 70657104690</item>
      <item>, OIB null</item>
      <item>, OIB 29669675356</item>
      <item>, OIB 57286667482</item>
      <item>, OIB 88527100778</item>
      <item>, OIB null</item>
      <item>, OIB null</item>
      <item>, OIB 96758287785</item>
      <item>, OIB 39521727770</item>
      <item>, OIB 82963143214</item>
      <item>, OIB 86340965244</item>
      <item>, OIB 76009554229</item>
      <item>, OIB 39899687920</item>
      <item>, OIB 39899687920</item>
      <item>, OIB null</item>
      <item>, OIB null</item>
      <item>, OIB 91232686282</item>
      <item>, OIB 65198777418</item>
    </izvorni_sadrzaj>
    <derivirana_varijabla naziv="DomainObject.Predmet.SudioniciListNazivOIB_1">
      <item>, OIB 46633028856</item>
      <item>, OIB 70657104690</item>
      <item>, OIB null</item>
      <item>, OIB 29669675356</item>
      <item>, OIB 57286667482</item>
      <item>, OIB 88527100778</item>
      <item>, OIB null</item>
      <item>, OIB null</item>
      <item>, OIB 96758287785</item>
      <item>, OIB 39521727770</item>
      <item>, OIB 82963143214</item>
      <item>, OIB 86340965244</item>
      <item>, OIB 76009554229</item>
      <item>, OIB 39899687920</item>
      <item>, OIB 39899687920</item>
      <item>, OIB null</item>
      <item>, OIB null</item>
      <item>, OIB 91232686282</item>
      <item>, OIB 65198777418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29. lipnja 2022.</izvorni_sadrzaj>
    <derivirana_varijabla naziv="DomainObject.Predmet.DatumPocetkaProcesa_1">29. lipnja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ADA72571-5EA8-433A-A5BF-FA95A8BF51DA}">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Home</properties:Company>
  <properties:Pages>3</properties:Pages>
  <properties:Words>941</properties:Words>
  <properties:Characters>4743</properties:Characters>
  <properties:Lines>145</properties:Lines>
  <properties:Paragraphs>58</properties:Paragraphs>
  <properties:TotalTime>1227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Posl</vt:lpstr>
      <vt:lpstr>Posl</vt:lpstr>
    </vt:vector>
  </properties:TitlesOfParts>
  <properties:LinksUpToDate>false</properties:LinksUpToDate>
  <properties:CharactersWithSpaces>6063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2019-01-11T11:55:00Z</dcterms:created>
  <dc:creator>Korisnik</dc:creator>
  <cp:lastModifiedBy>Boja Havrle</cp:lastModifiedBy>
  <cp:lastPrinted>2026-03-02T08:30:00Z</cp:lastPrinted>
  <dcterms:modified xmlns:xsi="http://www.w3.org/2001/XMLSchema-instance" xsi:type="dcterms:W3CDTF">2026-07-15T09:13:00Z</dcterms:modified>
  <cp:revision>303</cp:revision>
  <dc:title>Posl</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P-1236/2022-67 / Zapisnik - Ročište za glavnu raspravu (Jovan Radmanović-Milka Jukić P-1236-22.docx)</vt:lpwstr>
  </prop:property>
  <prop:property fmtid="{D5CDD505-2E9C-101B-9397-08002B2CF9AE}" pid="4" name="CC_coloring">
    <vt:bool>false</vt:bool>
  </prop:property>
  <prop:property fmtid="{D5CDD505-2E9C-101B-9397-08002B2CF9AE}" pid="5" name="BrojStranica">
    <vt:i4>3</vt:i4>
  </prop:property>
</prop:Properties>
</file>